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rsidR="007D0EC6" w:rsidRDefault="007716E4" w14:paraId="337BAD96" w14:textId="77777777">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7D0EC6" w:rsidRDefault="00BB1510" w14:paraId="2ABF26E4" w14:textId="77777777">
                <w:pPr>
                  <w:pStyle w:val="ZCom"/>
                </w:pPr>
                <w:sdt>
                  <w:sdtPr>
                    <w:id w:val="-294516254"/>
                    <w:dataBinding w:xpath="/Texts/OrgaRoot" w:storeItemID="{4EF90DE6-88B6-4264-9629-4D8DFDFE87D2}"/>
                    <w:text w:multiLine="1"/>
                  </w:sdtPr>
                  <w:sdtEndPr/>
                  <w:sdtContent>
                    <w:r w:rsidR="000331EC">
                      <w:t>EUROPÄISCHE KOMMISSION</w:t>
                    </w:r>
                  </w:sdtContent>
                </w:sdt>
              </w:p>
              <w:p w:rsidR="007D0EC6" w:rsidRDefault="00BB1510"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rsidR="007D0EC6" w:rsidRDefault="00BB1510"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rsidR="007D0EC6" w:rsidRDefault="00BB1510"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rsidR="007D0EC6" w:rsidRDefault="00BB1510"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rsidR="007D0EC6" w:rsidP="00803007" w:rsidRDefault="00BB1510" w14:paraId="7663C9C9" w14:textId="5A4E79D5">
      <w:pPr>
        <w:pStyle w:val="NoteHead"/>
      </w:pPr>
      <w:sdt>
        <w:sdtPr>
          <w:rPr>
            <w:bCs/>
            <w:lang w:eastAsia="en-GB"/>
          </w:rPr>
          <w:alias w:val="Note for - Note for the File"/>
          <w:tag w:val="u7uN5kfMW4zFYuXg0ziI1D-E4pEJMn25qAH87bmWIf9S1"/>
          <w:id w:val="1264036505"/>
          <w:dataBinding w:xpath="/Texts/NoteFile" w:storeItemID="{4EF90DE6-88B6-4264-9629-4D8DFDFE87D2}"/>
          <w:text w:multiLine="1"/>
        </w:sdtPr>
        <w:sdtEndPr/>
        <w:sdtContent>
          <w:r w:rsidRPr="00066095" w:rsidR="00066095">
            <w:rPr>
              <w:bCs/>
              <w:lang w:eastAsia="en-GB"/>
            </w:rPr>
            <w:t>STELLENAUSSCHREIBUNG FÜR</w:t>
          </w:r>
          <w:r w:rsidRPr="00066095" w:rsidR="00066095">
            <w:rPr>
              <w:bCs/>
              <w:lang w:eastAsia="en-GB"/>
            </w:rPr>
            <w:br/>
          </w:r>
          <w:r w:rsidRPr="00066095" w:rsidR="00066095">
            <w:rPr>
              <w:bCs/>
              <w:lang w:eastAsia="en-GB"/>
            </w:rPr>
            <w:t xml:space="preserve">ABGEORDNETE(R) NATIONALE(R) SACHVERSTÄNDIGE(R) </w:t>
          </w:r>
        </w:sdtContent>
      </w:sdt>
    </w:p>
    <w:p w:rsidRPr="00950BA5"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9F216F" w:rsidR="00546DB1" w:rsidTr="6B2E96BC" w14:paraId="06DB0851" w14:textId="77777777">
        <w:tc>
          <w:tcPr>
            <w:tcW w:w="3111" w:type="dxa"/>
            <w:tcMar/>
          </w:tcPr>
          <w:p w:rsidRPr="00546DB1" w:rsidR="00546DB1" w:rsidP="005F6927" w:rsidRDefault="00546DB1" w14:paraId="22C90E2D" w14:textId="63539E4F">
            <w:pPr>
              <w:tabs>
                <w:tab w:val="left" w:pos="426"/>
              </w:tabs>
              <w:rPr>
                <w:bCs/>
                <w:lang w:eastAsia="en-GB"/>
              </w:rPr>
            </w:pPr>
            <w:r w:rsidRPr="00546DB1">
              <w:rPr>
                <w:bCs/>
                <w:lang w:eastAsia="en-GB"/>
              </w:rPr>
              <w:t>GD – Direktion – Referat</w:t>
            </w:r>
          </w:p>
        </w:tc>
        <w:sdt>
          <w:sdtPr>
            <w:id w:val="954449441"/>
            <w:placeholder>
              <w:docPart w:val="1087BB5618EE43E98A5732E797DCF4EE"/>
            </w:placeholder>
            <w:rPr>
              <w:lang w:eastAsia="en-GB"/>
            </w:rPr>
          </w:sdtPr>
          <w:sdtEndPr>
            <w:rPr>
              <w:lang w:eastAsia="en-GB"/>
            </w:rPr>
          </w:sdtEndPr>
          <w:sdtContent>
            <w:tc>
              <w:tcPr>
                <w:tcW w:w="5491" w:type="dxa"/>
                <w:tcMar/>
              </w:tcPr>
              <w:p w:rsidRPr="00546DB1" w:rsidR="00546DB1" w:rsidP="005F6927" w:rsidRDefault="007E0FD6" w14:paraId="163192D7" w14:textId="4AAE1ED0">
                <w:pPr>
                  <w:tabs>
                    <w:tab w:val="left" w:pos="426"/>
                  </w:tabs>
                  <w:rPr>
                    <w:bCs/>
                    <w:lang w:val="en-IE" w:eastAsia="en-GB"/>
                  </w:rPr>
                </w:pPr>
                <w:r>
                  <w:rPr>
                    <w:bCs/>
                    <w:lang w:eastAsia="en-GB"/>
                  </w:rPr>
                  <w:t>COMP F4</w:t>
                </w:r>
              </w:p>
            </w:tc>
          </w:sdtContent>
        </w:sdt>
      </w:tr>
      <w:tr w:rsidRPr="007E0FD6" w:rsidR="00546DB1" w:rsidTr="6B2E96BC" w14:paraId="26A5C234" w14:textId="77777777">
        <w:tc>
          <w:tcPr>
            <w:tcW w:w="3111" w:type="dxa"/>
            <w:tcMar/>
          </w:tcPr>
          <w:p w:rsidRPr="00546DB1" w:rsidR="00546DB1" w:rsidP="001203F8" w:rsidRDefault="00803007" w14:paraId="1BDAC679" w14:textId="79928B96">
            <w:pPr>
              <w:tabs>
                <w:tab w:val="left" w:pos="426"/>
              </w:tabs>
              <w:rPr>
                <w:bCs/>
                <w:lang w:eastAsia="en-GB"/>
              </w:rPr>
            </w:pPr>
            <w:r>
              <w:rPr>
                <w:bCs/>
                <w:lang w:eastAsia="en-GB"/>
              </w:rPr>
              <w:t>Stellen</w:t>
            </w:r>
            <w:r w:rsidRPr="00546DB1" w:rsidR="00546DB1">
              <w:rPr>
                <w:bCs/>
                <w:lang w:eastAsia="en-GB"/>
              </w:rPr>
              <w:t xml:space="preserve">ummer in </w:t>
            </w:r>
            <w:r w:rsidR="001203F8">
              <w:rPr>
                <w:bCs/>
                <w:lang w:eastAsia="en-GB"/>
              </w:rPr>
              <w:t>S</w:t>
            </w:r>
            <w:r w:rsidRPr="00546DB1" w:rsidR="00546DB1">
              <w:rPr>
                <w:bCs/>
                <w:lang w:eastAsia="en-GB"/>
              </w:rPr>
              <w:t>ysper:</w:t>
            </w:r>
          </w:p>
        </w:tc>
        <w:sdt>
          <w:sdtPr>
            <w:id w:val="-686597872"/>
            <w:placeholder>
              <w:docPart w:val="9BF4E35295BA4808A107977098D3401D"/>
            </w:placeholder>
            <w:rPr>
              <w:lang w:eastAsia="en-GB"/>
            </w:rPr>
          </w:sdtPr>
          <w:sdtEndPr>
            <w:rPr>
              <w:lang w:eastAsia="en-GB"/>
            </w:rPr>
          </w:sdtEndPr>
          <w:sdtContent>
            <w:sdt>
              <w:sdtPr>
                <w:rPr>
                  <w:bCs/>
                  <w:lang w:eastAsia="en-GB"/>
                </w:rPr>
                <w:id w:val="-173346413"/>
                <w:placeholder>
                  <w:docPart w:val="909C451887054F0090B35AFB8A0F6545"/>
                </w:placeholder>
              </w:sdtPr>
              <w:sdtEndPr>
                <w:rPr>
                  <w:lang w:val="en-IE"/>
                </w:rPr>
              </w:sdtEndPr>
              <w:sdtContent>
                <w:tc>
                  <w:tcPr>
                    <w:tcW w:w="5491" w:type="dxa"/>
                    <w:tcMar/>
                  </w:tcPr>
                  <w:p w:rsidRPr="007E0FD6" w:rsidR="00546DB1" w:rsidP="005F6927" w:rsidRDefault="00BB1510" w14:paraId="32FCC887" w14:textId="44379719">
                    <w:pPr>
                      <w:tabs>
                        <w:tab w:val="left" w:pos="426"/>
                      </w:tabs>
                      <w:rPr>
                        <w:bCs/>
                        <w:lang w:val="en-US" w:eastAsia="en-GB"/>
                      </w:rPr>
                    </w:pPr>
                    <w:r>
                      <w:rPr>
                        <w:bCs/>
                        <w:lang w:val="en-IE" w:eastAsia="en-GB"/>
                      </w:rPr>
                      <w:t>90323</w:t>
                    </w:r>
                  </w:p>
                </w:tc>
              </w:sdtContent>
            </w:sdt>
          </w:sdtContent>
        </w:sdt>
      </w:tr>
      <w:tr w:rsidRPr="00546DB1" w:rsidR="00546DB1" w:rsidTr="6B2E96BC" w14:paraId="24AC67DD" w14:textId="77777777">
        <w:tc>
          <w:tcPr>
            <w:tcW w:w="3111" w:type="dxa"/>
            <w:tcMar/>
          </w:tcPr>
          <w:p w:rsidRPr="00546DB1" w:rsidR="00546DB1" w:rsidP="005F6927" w:rsidRDefault="001203F8" w14:paraId="40181297" w14:textId="436A850C">
            <w:pPr>
              <w:tabs>
                <w:tab w:val="left" w:pos="1697"/>
              </w:tabs>
              <w:ind w:right="-1739"/>
              <w:contextualSpacing/>
              <w:rPr>
                <w:bCs/>
                <w:szCs w:val="24"/>
                <w:lang w:eastAsia="en-GB"/>
              </w:rPr>
            </w:pPr>
            <w:r>
              <w:rPr>
                <w:bCs/>
                <w:szCs w:val="24"/>
                <w:lang w:eastAsia="en-GB"/>
              </w:rPr>
              <w:t>Kontaktp</w:t>
            </w:r>
            <w:r w:rsidRPr="00546DB1" w:rsidR="00546DB1">
              <w:rPr>
                <w:bCs/>
                <w:szCs w:val="24"/>
                <w:lang w:eastAsia="en-GB"/>
              </w:rPr>
              <w:t>erson:</w:t>
            </w:r>
          </w:p>
          <w:p w:rsidRPr="00546DB1" w:rsidR="00546DB1" w:rsidP="005F6927" w:rsidRDefault="00546DB1" w14:paraId="768E128E" w14:textId="77777777">
            <w:pPr>
              <w:tabs>
                <w:tab w:val="left" w:pos="1697"/>
              </w:tabs>
              <w:ind w:right="-1739"/>
              <w:contextualSpacing/>
              <w:rPr>
                <w:bCs/>
                <w:szCs w:val="24"/>
                <w:lang w:eastAsia="en-GB"/>
              </w:rPr>
            </w:pPr>
          </w:p>
          <w:p w:rsidRPr="00546DB1" w:rsidR="00546DB1" w:rsidP="005F6927" w:rsidRDefault="00546DB1" w14:paraId="436ABA69" w14:textId="7CBD7E1C">
            <w:pPr>
              <w:tabs>
                <w:tab w:val="left" w:pos="1697"/>
              </w:tabs>
              <w:ind w:right="-1739"/>
              <w:contextualSpacing/>
              <w:rPr>
                <w:bCs/>
                <w:szCs w:val="24"/>
                <w:lang w:eastAsia="en-GB"/>
              </w:rPr>
            </w:pPr>
            <w:r w:rsidRPr="00546DB1">
              <w:rPr>
                <w:bCs/>
                <w:szCs w:val="24"/>
                <w:lang w:eastAsia="en-GB"/>
              </w:rPr>
              <w:t>Gewünschter Dienstantritt:</w:t>
            </w:r>
          </w:p>
          <w:p w:rsidRPr="00546DB1" w:rsidR="00546DB1" w:rsidP="005F6927" w:rsidRDefault="00546DB1" w14:paraId="707E2C7A" w14:textId="52877B26">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rsidRPr="00546DB1" w:rsidR="00546DB1" w:rsidP="005F6927" w:rsidRDefault="00546DB1" w14:paraId="337D3876" w14:textId="444CE3E2">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Mar/>
          </w:tcPr>
          <w:sdt>
            <w:sdtPr>
              <w:id w:val="226507670"/>
              <w:placeholder>
                <w:docPart w:val="67908C2613794ACB86549542C854C0CC"/>
              </w:placeholder>
              <w:rPr>
                <w:lang w:eastAsia="en-GB"/>
              </w:rPr>
            </w:sdtPr>
            <w:sdtEndPr>
              <w:rPr>
                <w:lang w:eastAsia="en-GB"/>
              </w:rPr>
            </w:sdtEndPr>
            <w:sdtContent>
              <w:p w:rsidRPr="00066095" w:rsidR="00546DB1" w:rsidP="005F6927" w:rsidRDefault="00B1592B" w14:paraId="65EBCF52" w14:textId="258553B8">
                <w:pPr>
                  <w:tabs>
                    <w:tab w:val="left" w:pos="426"/>
                  </w:tabs>
                  <w:rPr>
                    <w:bCs/>
                    <w:lang w:eastAsia="en-GB"/>
                  </w:rPr>
                </w:pPr>
                <w:r w:rsidRPr="00B1592B">
                  <w:rPr>
                    <w:bCs/>
                    <w:lang w:eastAsia="en-GB"/>
                  </w:rPr>
                  <w:t>Marco Ramondino</w:t>
                </w:r>
              </w:p>
            </w:sdtContent>
          </w:sdt>
          <w:p w:rsidRPr="009F216F" w:rsidR="00546DB1" w:rsidP="005F6927" w:rsidRDefault="00BB1510" w14:paraId="227D6F6E" w14:textId="0F662682">
            <w:pPr>
              <w:tabs>
                <w:tab w:val="left" w:pos="426"/>
              </w:tabs>
              <w:contextualSpacing/>
              <w:rPr>
                <w:bCs/>
                <w:lang w:eastAsia="en-GB"/>
              </w:rPr>
            </w:pPr>
            <w:sdt>
              <w:sdtPr>
                <w:rPr>
                  <w:bCs/>
                  <w:lang w:eastAsia="en-GB"/>
                </w:rPr>
                <w:id w:val="1175461244"/>
                <w:placeholder>
                  <w:docPart w:val="5C55B5726F8E46C0ABC71DC35F2501E7"/>
                </w:placeholder>
              </w:sdtPr>
              <w:sdtEndPr/>
              <w:sdtContent>
                <w:r w:rsidR="00146FA4">
                  <w:rPr>
                    <w:bCs/>
                    <w:lang w:eastAsia="en-GB"/>
                  </w:rPr>
                  <w:t>1</w:t>
                </w:r>
                <w:r w:rsidR="00066095">
                  <w:rPr>
                    <w:bCs/>
                    <w:lang w:eastAsia="en-GB"/>
                  </w:rPr>
                  <w:t>.</w:t>
                </w:r>
              </w:sdtContent>
            </w:sdt>
            <w:r w:rsidRPr="00546DB1" w:rsidR="00546DB1">
              <w:rPr>
                <w:bCs/>
                <w:lang w:eastAsia="en-GB"/>
              </w:rPr>
              <w:t xml:space="preserve"> </w:t>
            </w:r>
            <w:r w:rsidRPr="009F216F" w:rsidR="00546DB1">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B1592B">
                  <w:rPr>
                    <w:bCs/>
                    <w:lang w:eastAsia="en-GB"/>
                  </w:rPr>
                  <w:t>6</w:t>
                </w:r>
              </w:sdtContent>
            </w:sdt>
          </w:p>
          <w:p w:rsidRPr="00546DB1" w:rsidR="00546DB1" w:rsidP="005F6927" w:rsidRDefault="00BB1510" w14:paraId="4128A55A" w14:textId="62E59C58">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66095">
                  <w:rPr>
                    <w:bCs/>
                    <w:lang w:eastAsia="en-GB"/>
                  </w:rPr>
                  <w:t>2</w:t>
                </w:r>
              </w:sdtContent>
            </w:sdt>
            <w:r w:rsidRPr="00546DB1" w:rsidR="00546DB1">
              <w:rPr>
                <w:bCs/>
                <w:lang w:eastAsia="en-GB"/>
              </w:rPr>
              <w:t xml:space="preserve"> </w:t>
            </w:r>
            <w:r w:rsidR="00546DB1">
              <w:rPr>
                <w:bCs/>
                <w:lang w:eastAsia="en-GB"/>
              </w:rPr>
              <w:t>Jahr(e)</w:t>
            </w:r>
            <w:r w:rsidRPr="00546DB1"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66095">
                  <w:rPr>
                    <w:rFonts w:hint="eastAsia" w:ascii="MS Gothic" w:hAnsi="MS Gothic" w:eastAsia="MS Gothic"/>
                    <w:bCs/>
                    <w:szCs w:val="24"/>
                    <w:lang w:eastAsia="en-GB"/>
                  </w:rPr>
                  <w:t>☒</w:t>
                </w:r>
              </w:sdtContent>
            </w:sdt>
            <w:r w:rsidRPr="00546DB1" w:rsidR="00546DB1">
              <w:rPr>
                <w:bCs/>
                <w:lang w:eastAsia="en-GB"/>
              </w:rPr>
              <w:t xml:space="preserve"> Br</w:t>
            </w:r>
            <w:r w:rsidR="00546DB1">
              <w:rPr>
                <w:bCs/>
                <w:lang w:eastAsia="en-GB"/>
              </w:rPr>
              <w:t>ü</w:t>
            </w:r>
            <w:r w:rsidRPr="00546DB1" w:rsid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Anderer</w:t>
            </w:r>
            <w:r w:rsidRPr="00546DB1" w:rsidR="00546DB1">
              <w:rPr>
                <w:bCs/>
                <w:szCs w:val="24"/>
                <w:lang w:eastAsia="en-GB"/>
              </w:rPr>
              <w:t xml:space="preserve">: </w:t>
            </w:r>
            <w:sdt>
              <w:sdtPr>
                <w:rPr>
                  <w:bCs/>
                  <w:szCs w:val="24"/>
                  <w:lang w:eastAsia="en-GB"/>
                </w:rPr>
                <w:id w:val="-186994276"/>
                <w:placeholder>
                  <w:docPart w:val="5C55B5726F8E46C0ABC71DC35F2501E7"/>
                </w:placeholder>
              </w:sdtPr>
              <w:sdtEndPr/>
              <w:sdtContent>
                <w:r>
                  <w:rPr>
                    <w:bCs/>
                    <w:szCs w:val="24"/>
                    <w:lang w:eastAsia="en-GB"/>
                  </w:rPr>
                  <w:t xml:space="preserve"> </w:t>
                </w:r>
              </w:sdtContent>
            </w:sdt>
          </w:p>
          <w:p w:rsidRPr="00546DB1" w:rsidR="00546DB1" w:rsidP="005F6927" w:rsidRDefault="00546DB1" w14:paraId="4F5C5818" w14:textId="77777777">
            <w:pPr>
              <w:tabs>
                <w:tab w:val="left" w:pos="426"/>
              </w:tabs>
              <w:spacing w:after="0"/>
              <w:contextualSpacing/>
              <w:rPr>
                <w:bCs/>
                <w:lang w:eastAsia="en-GB"/>
              </w:rPr>
            </w:pPr>
          </w:p>
        </w:tc>
      </w:tr>
      <w:tr w:rsidRPr="00546DB1" w:rsidR="00546DB1" w:rsidTr="6B2E96BC" w14:paraId="51ECC118" w14:textId="77777777">
        <w:tc>
          <w:tcPr>
            <w:tcW w:w="3111" w:type="dxa"/>
            <w:tcMar/>
          </w:tcPr>
          <w:p w:rsidRPr="00546DB1" w:rsidR="00546DB1" w:rsidP="005F6927" w:rsidRDefault="00546DB1" w14:paraId="05194648" w14:textId="77777777">
            <w:pPr>
              <w:tabs>
                <w:tab w:val="left" w:pos="426"/>
              </w:tabs>
              <w:spacing w:after="0"/>
              <w:rPr>
                <w:bCs/>
                <w:lang w:eastAsia="en-GB"/>
              </w:rPr>
            </w:pPr>
          </w:p>
        </w:tc>
        <w:tc>
          <w:tcPr>
            <w:tcW w:w="5491" w:type="dxa"/>
            <w:tcMar/>
          </w:tcPr>
          <w:p w:rsidRPr="00546DB1" w:rsidR="00546DB1" w:rsidP="005F6927" w:rsidRDefault="00BB1510" w14:paraId="35A9E617" w14:textId="1DF7D6A6">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066095">
                  <w:rPr>
                    <w:rFonts w:hint="eastAsia"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Pr="00546DB1" w:rsid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hint="eastAsia" w:ascii="MS Gothic" w:hAnsi="MS Gothic" w:eastAsia="MS Gothic"/>
                    <w:bCs/>
                    <w:szCs w:val="24"/>
                    <w:lang w:eastAsia="en-GB"/>
                  </w:rPr>
                  <w:t>☐</w:t>
                </w:r>
              </w:sdtContent>
            </w:sdt>
            <w:r w:rsidRPr="00546DB1" w:rsidR="00546DB1">
              <w:rPr>
                <w:bCs/>
                <w:szCs w:val="24"/>
                <w:lang w:eastAsia="en-GB"/>
              </w:rPr>
              <w:t xml:space="preserve"> Unentgeltlich </w:t>
            </w:r>
            <w:r w:rsidR="001203F8">
              <w:rPr>
                <w:bCs/>
                <w:szCs w:val="24"/>
                <w:lang w:eastAsia="en-GB"/>
              </w:rPr>
              <w:t>a</w:t>
            </w:r>
            <w:r w:rsidRPr="00546DB1" w:rsidR="00546DB1">
              <w:rPr>
                <w:bCs/>
                <w:szCs w:val="24"/>
                <w:lang w:eastAsia="en-GB"/>
              </w:rPr>
              <w:t>bgeordnet</w:t>
            </w:r>
          </w:p>
        </w:tc>
      </w:tr>
      <w:tr w:rsidRPr="00546DB1" w:rsidR="00546DB1" w:rsidTr="6B2E96BC" w14:paraId="3142D1E9" w14:textId="77777777">
        <w:tc>
          <w:tcPr>
            <w:tcW w:w="8602" w:type="dxa"/>
            <w:gridSpan w:val="2"/>
            <w:tcMar/>
          </w:tcPr>
          <w:p w:rsidRPr="00546DB1" w:rsidR="00546DB1" w:rsidP="005F6927" w:rsidRDefault="00546DB1" w14:paraId="02B88D2A" w14:textId="66F22644">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rsidRPr="00546DB1" w:rsidR="00546DB1" w:rsidP="005F6927" w:rsidRDefault="00BB1510" w14:paraId="7D0C36C2" w14:textId="5CEBDE20">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A22C9B">
                  <w:rPr>
                    <w:rFonts w:hint="eastAsia"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 xml:space="preserve">der </w:t>
            </w:r>
            <w:r w:rsidRPr="00546DB1" w:rsidR="00546DB1">
              <w:rPr>
                <w:bCs/>
                <w:szCs w:val="24"/>
                <w:lang w:eastAsia="en-GB"/>
              </w:rPr>
              <w:t>EU-</w:t>
            </w:r>
            <w:r w:rsidR="001203F8">
              <w:rPr>
                <w:bCs/>
                <w:szCs w:val="24"/>
                <w:lang w:eastAsia="en-GB"/>
              </w:rPr>
              <w:t>Mitglieds</w:t>
            </w:r>
            <w:r w:rsidRPr="00546DB1" w:rsidR="00546DB1">
              <w:rPr>
                <w:bCs/>
                <w:szCs w:val="24"/>
                <w:lang w:eastAsia="en-GB"/>
              </w:rPr>
              <w:t>taaten</w:t>
            </w:r>
            <w:r w:rsidR="00546DB1">
              <w:rPr>
                <w:bCs/>
                <w:szCs w:val="24"/>
                <w:lang w:eastAsia="en-GB"/>
              </w:rPr>
              <w:t xml:space="preserve"> bewerben</w:t>
            </w:r>
          </w:p>
          <w:p w:rsidRPr="00546DB1" w:rsidR="00546DB1" w:rsidP="6B2E96BC" w:rsidRDefault="00BB1510" w14:paraId="589D9AA7" w14:textId="069BC77D">
            <w:pPr>
              <w:tabs>
                <w:tab w:val="left" w:pos="426"/>
              </w:tabs>
              <w:rPr>
                <w:lang w:eastAsia="en-GB"/>
              </w:rPr>
            </w:pPr>
            <w:sdt>
              <w:sdtPr>
                <w:id w:val="2041318910"/>
                <w14:checkbox>
                  <w14:checked w14:val="0"/>
                  <w14:checkedState w14:val="2612" w14:font="MS Gothic"/>
                  <w14:uncheckedState w14:val="2610" w14:font="MS Gothic"/>
                </w14:checkbox>
                <w:rPr>
                  <w:lang w:eastAsia="en-GB"/>
                </w:rPr>
              </w:sdtPr>
              <w:sdtContent>
                <w:r w:rsidRPr="6B2E96BC" w:rsidR="06BEE55C">
                  <w:rPr>
                    <w:rFonts w:ascii="MS Gothic" w:hAnsi="MS Gothic" w:eastAsia="MS Gothic" w:cs="MS Gothic"/>
                    <w:lang w:eastAsia="en-GB"/>
                  </w:rPr>
                  <w:t>☐</w:t>
                </w:r>
              </w:sdtContent>
              <w:sdtEndPr>
                <w:rPr>
                  <w:lang w:eastAsia="en-GB"/>
                </w:rPr>
              </w:sdtEndPr>
            </w:sdt>
            <w:r w:rsidRPr="6B2E96BC" w:rsidR="00546DB1">
              <w:rPr>
                <w:lang w:eastAsia="en-GB"/>
              </w:rPr>
              <w:t xml:space="preserve"> </w:t>
            </w:r>
            <w:r w:rsidRPr="6B2E96BC" w:rsidR="00546DB1">
              <w:rPr>
                <w:lang w:eastAsia="en-GB"/>
              </w:rPr>
              <w:t xml:space="preserve">des </w:t>
            </w:r>
            <w:r w:rsidRPr="6B2E96BC" w:rsidR="00546DB1">
              <w:rPr>
                <w:lang w:eastAsia="en-GB"/>
              </w:rPr>
              <w:t xml:space="preserve">EFTA-EEA In-Kind </w:t>
            </w:r>
            <w:r w:rsidRPr="6B2E96BC" w:rsidR="00546DB1">
              <w:rPr>
                <w:lang w:eastAsia="en-GB"/>
              </w:rPr>
              <w:t>Abkommens</w:t>
            </w:r>
            <w:r w:rsidRPr="6B2E96BC" w:rsidR="00546DB1">
              <w:rPr>
                <w:lang w:eastAsia="en-GB"/>
              </w:rPr>
              <w:t xml:space="preserve"> (I</w:t>
            </w:r>
            <w:r w:rsidRPr="6B2E96BC" w:rsidR="00546DB1">
              <w:rPr>
                <w:lang w:eastAsia="en-GB"/>
              </w:rPr>
              <w:t>s</w:t>
            </w:r>
            <w:r w:rsidRPr="6B2E96BC" w:rsidR="00546DB1">
              <w:rPr>
                <w:lang w:eastAsia="en-GB"/>
              </w:rPr>
              <w:t>land, Liechtenstein, Norw</w:t>
            </w:r>
            <w:r w:rsidRPr="6B2E96BC" w:rsidR="00546DB1">
              <w:rPr>
                <w:lang w:eastAsia="en-GB"/>
              </w:rPr>
              <w:t>egen</w:t>
            </w:r>
            <w:r w:rsidRPr="6B2E96BC" w:rsidR="00546DB1">
              <w:rPr>
                <w:lang w:eastAsia="en-GB"/>
              </w:rPr>
              <w:t xml:space="preserve">) </w:t>
            </w:r>
            <w:r w:rsidRPr="6B2E96BC" w:rsidR="00546DB1">
              <w:rPr>
                <w:lang w:eastAsia="en-GB"/>
              </w:rPr>
              <w:t>bewerben</w:t>
            </w:r>
          </w:p>
        </w:tc>
      </w:tr>
      <w:tr w:rsidRPr="00546DB1" w:rsidR="00546DB1" w:rsidTr="6B2E96BC" w14:paraId="3617BA26" w14:textId="77777777">
        <w:tc>
          <w:tcPr>
            <w:tcW w:w="8602" w:type="dxa"/>
            <w:gridSpan w:val="2"/>
            <w:tcMar/>
          </w:tcPr>
          <w:p w:rsidRPr="00546DB1" w:rsidR="00546DB1" w:rsidP="005F6927" w:rsidRDefault="00546DB1" w14:paraId="6B7B97EE" w14:textId="32FD5DB0">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rsidRPr="00546DB1" w:rsidR="00546DB1" w:rsidP="005F6927" w:rsidRDefault="00BB1510" w14:paraId="7F807FD1" w14:textId="6FDC5D76">
            <w:pPr>
              <w:tabs>
                <w:tab w:val="left" w:pos="426"/>
              </w:tabs>
              <w:contextualSpacing/>
              <w:rPr>
                <w:bCs/>
                <w:szCs w:val="24"/>
                <w:lang w:eastAsia="en-GB"/>
              </w:rPr>
            </w:pPr>
            <w:sdt>
              <w:sdtPr>
                <w:rPr>
                  <w:bCs/>
                  <w:szCs w:val="24"/>
                  <w:lang w:eastAsia="en-GB"/>
                </w:rPr>
                <w:id w:val="-68340659"/>
                <w14:checkbox>
                  <w14:checked w14:val="1"/>
                  <w14:checkedState w14:val="2612" w14:font="MS Gothic"/>
                  <w14:uncheckedState w14:val="2610" w14:font="MS Gothic"/>
                </w14:checkbox>
              </w:sdtPr>
              <w:sdtEndPr/>
              <w:sdtContent>
                <w:r w:rsidR="00066095">
                  <w:rPr>
                    <w:rFonts w:hint="eastAsia" w:ascii="MS Gothic" w:hAnsi="MS Gothic" w:eastAsia="MS Gothic"/>
                    <w:bCs/>
                    <w:szCs w:val="24"/>
                    <w:lang w:eastAsia="en-GB"/>
                  </w:rPr>
                  <w:t>☒</w:t>
                </w:r>
              </w:sdtContent>
            </w:sdt>
            <w:r w:rsidRPr="00546DB1" w:rsidR="00546DB1">
              <w:rPr>
                <w:bCs/>
                <w:szCs w:val="24"/>
                <w:lang w:eastAsia="en-GB"/>
              </w:rPr>
              <w:tab/>
            </w:r>
            <w:r w:rsidRPr="00546DB1" w:rsidR="00546DB1">
              <w:rPr>
                <w:bCs/>
                <w:szCs w:val="24"/>
                <w:lang w:eastAsia="en-GB"/>
              </w:rPr>
              <w:t>der folgenden EFTA-Staaten bewerben:</w:t>
            </w:r>
          </w:p>
          <w:p w:rsidRPr="00546DB1" w:rsidR="00546DB1" w:rsidP="005F6927" w:rsidRDefault="00546DB1" w14:paraId="7FB46697" w14:textId="623EF74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1"/>
                  <w14:checkedState w14:val="2612" w14:font="MS Gothic"/>
                  <w14:uncheckedState w14:val="2610" w14:font="MS Gothic"/>
                </w14:checkbox>
              </w:sdtPr>
              <w:sdtEndPr/>
              <w:sdtContent>
                <w:r w:rsidR="00066095">
                  <w:rPr>
                    <w:rFonts w:hint="eastAsia" w:ascii="MS Gothic" w:hAnsi="MS Gothic" w:eastAsia="MS Gothic"/>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1"/>
                  <w14:checkedState w14:val="2612" w14:font="MS Gothic"/>
                  <w14:uncheckedState w14:val="2610" w14:font="MS Gothic"/>
                </w14:checkbox>
              </w:sdtPr>
              <w:sdtEndPr/>
              <w:sdtContent>
                <w:r w:rsidR="00066095">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1"/>
                  <w14:checkedState w14:val="2612" w14:font="MS Gothic"/>
                  <w14:uncheckedState w14:val="2610" w14:font="MS Gothic"/>
                </w14:checkbox>
              </w:sdtPr>
              <w:sdtEndPr/>
              <w:sdtContent>
                <w:r w:rsidR="00066095">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00BB1510">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Schweiz</w:t>
            </w:r>
          </w:p>
          <w:p w:rsidRPr="00546DB1" w:rsidR="00546DB1" w:rsidP="005F6927" w:rsidRDefault="00BB1510" w14:paraId="46D09DD3" w14:textId="01B33991">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ab/>
            </w:r>
            <w:r w:rsidRPr="00546DB1" w:rsidR="00546DB1">
              <w:rPr>
                <w:bCs/>
                <w:szCs w:val="24"/>
                <w:lang w:eastAsia="en-GB"/>
              </w:rPr>
              <w:t xml:space="preserve">der folgenden </w:t>
            </w:r>
            <w:r w:rsidR="00546DB1">
              <w:rPr>
                <w:bCs/>
                <w:szCs w:val="24"/>
                <w:lang w:eastAsia="en-GB"/>
              </w:rPr>
              <w:t>Drittländer bewerben</w:t>
            </w:r>
            <w:r w:rsidRPr="00546DB1" w:rsid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Pr="00546DB1" w:rsidR="00546DB1">
                  <w:rPr>
                    <w:rStyle w:val="PlaceholderText"/>
                    <w:bCs/>
                  </w:rPr>
                  <w:t xml:space="preserve">     </w:t>
                </w:r>
              </w:sdtContent>
            </w:sdt>
          </w:p>
          <w:p w:rsidRPr="00546DB1" w:rsidR="00546DB1" w:rsidP="00803007" w:rsidRDefault="00BB1510" w14:paraId="54DCCFAB" w14:textId="6497E071">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ab/>
            </w:r>
            <w:r w:rsidRPr="00546DB1" w:rsidR="00546DB1">
              <w:rPr>
                <w:bCs/>
                <w:szCs w:val="24"/>
                <w:lang w:eastAsia="en-GB"/>
              </w:rPr>
              <w:t>folgender zwischenstaatlicher Organisationen bewerben:</w:t>
            </w:r>
            <w:r w:rsidRPr="00546DB1" w:rsidR="00546DB1">
              <w:rPr>
                <w:bCs/>
                <w:szCs w:val="24"/>
                <w:lang w:eastAsia="en-GB"/>
              </w:rPr>
              <w:tab/>
            </w:r>
            <w:sdt>
              <w:sdtPr>
                <w:rPr>
                  <w:bCs/>
                  <w:szCs w:val="24"/>
                  <w:lang w:eastAsia="en-GB"/>
                </w:rPr>
                <w:id w:val="-1659766257"/>
                <w:placeholder>
                  <w:docPart w:val="36301D3606894A0690BD2883E1BF1126"/>
                </w:placeholder>
                <w:showingPlcHdr/>
              </w:sdtPr>
              <w:sdtEndPr/>
              <w:sdtContent>
                <w:r w:rsidRPr="00546DB1" w:rsidR="00546DB1">
                  <w:rPr>
                    <w:rStyle w:val="PlaceholderText"/>
                    <w:bCs/>
                  </w:rPr>
                  <w:t xml:space="preserve">    </w:t>
                </w:r>
              </w:sdtContent>
            </w:sdt>
          </w:p>
        </w:tc>
      </w:tr>
      <w:tr w:rsidRPr="00546DB1" w:rsidR="00546DB1" w:rsidTr="6B2E96BC" w14:paraId="3EFCF018" w14:textId="77777777">
        <w:tc>
          <w:tcPr>
            <w:tcW w:w="3111" w:type="dxa"/>
            <w:tcMar/>
          </w:tcPr>
          <w:p w:rsidRPr="00546DB1" w:rsidR="00546DB1" w:rsidP="005F6927" w:rsidRDefault="007716E4" w14:paraId="474D1447" w14:textId="5234C39C">
            <w:pPr>
              <w:tabs>
                <w:tab w:val="left" w:pos="426"/>
              </w:tabs>
              <w:spacing w:after="0"/>
              <w:rPr>
                <w:bCs/>
                <w:lang w:eastAsia="en-GB"/>
              </w:rPr>
            </w:pPr>
            <w:r>
              <w:t>Bewerbungsschluss:</w:t>
            </w:r>
          </w:p>
        </w:tc>
        <w:tc>
          <w:tcPr>
            <w:tcW w:w="5491" w:type="dxa"/>
            <w:tcMar/>
          </w:tcPr>
          <w:sdt>
            <w:sdtPr>
              <w:rPr>
                <w:bCs/>
                <w:szCs w:val="24"/>
                <w:lang w:eastAsia="en-GB"/>
              </w:rPr>
              <w:id w:val="489988191"/>
              <w:lock w:val="contentLocked"/>
              <w:placeholder>
                <w:docPart w:val="DefaultPlaceholder_-1854013440"/>
              </w:placeholder>
              <w:group/>
            </w:sdtPr>
            <w:sdtEndPr/>
            <w:sdtContent>
              <w:p w:rsidRPr="00546DB1" w:rsidR="00546DB1" w:rsidP="005F6927" w:rsidRDefault="00BB1510" w14:paraId="730FC4C7" w14:textId="1248066A">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066095">
                      <w:rPr>
                        <w:rFonts w:hint="eastAsia" w:ascii="MS Gothic" w:hAnsi="MS Gothic" w:eastAsia="MS Gothic"/>
                        <w:bCs/>
                        <w:szCs w:val="24"/>
                        <w:lang w:eastAsia="en-GB"/>
                      </w:rPr>
                      <w:t>☒</w:t>
                    </w:r>
                  </w:sdtContent>
                </w:sdt>
                <w:r w:rsidRPr="00546DB1" w:rsidR="00546DB1">
                  <w:rPr>
                    <w:bCs/>
                    <w:szCs w:val="24"/>
                    <w:lang w:eastAsia="en-GB"/>
                  </w:rPr>
                  <w:t xml:space="preserve"> 2 </w:t>
                </w:r>
                <w:r w:rsidR="00546DB1">
                  <w:rPr>
                    <w:bCs/>
                    <w:szCs w:val="24"/>
                    <w:lang w:eastAsia="en-GB"/>
                  </w:rPr>
                  <w:t>Monate</w:t>
                </w:r>
                <w:r w:rsidRPr="00546DB1" w:rsid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hint="eastAsia" w:ascii="MS Gothic" w:hAnsi="MS Gothic" w:eastAsia="MS Gothic"/>
                        <w:bCs/>
                        <w:szCs w:val="24"/>
                        <w:lang w:eastAsia="en-GB"/>
                      </w:rPr>
                      <w:t>☐</w:t>
                    </w:r>
                  </w:sdtContent>
                </w:sdt>
                <w:r w:rsidRPr="00546DB1" w:rsidR="00546DB1">
                  <w:rPr>
                    <w:bCs/>
                    <w:szCs w:val="24"/>
                    <w:lang w:eastAsia="en-GB"/>
                  </w:rPr>
                  <w:t xml:space="preserve"> 1 </w:t>
                </w:r>
                <w:r w:rsidR="00546DB1">
                  <w:rPr>
                    <w:bCs/>
                    <w:szCs w:val="24"/>
                    <w:lang w:eastAsia="en-GB"/>
                  </w:rPr>
                  <w:t>Monat</w:t>
                </w:r>
              </w:p>
            </w:sdtContent>
          </w:sdt>
        </w:tc>
      </w:tr>
    </w:tbl>
    <w:p w:rsidR="00546DB1" w:rsidP="00546DB1" w:rsidRDefault="00546DB1" w14:paraId="63A92EDE" w14:textId="77777777">
      <w:pPr>
        <w:tabs>
          <w:tab w:val="left" w:pos="426"/>
        </w:tabs>
        <w:spacing w:after="0"/>
        <w:rPr>
          <w:b/>
          <w:lang w:eastAsia="en-GB"/>
        </w:rPr>
      </w:pPr>
    </w:p>
    <w:p w:rsidR="00546DB1" w:rsidP="00546DB1" w:rsidRDefault="00546DB1" w14:paraId="2025E647" w14:textId="77777777">
      <w:pPr>
        <w:tabs>
          <w:tab w:val="left" w:pos="426"/>
        </w:tabs>
        <w:spacing w:after="0"/>
        <w:rPr>
          <w:b/>
          <w:lang w:eastAsia="en-GB"/>
        </w:rPr>
      </w:pPr>
    </w:p>
    <w:p w:rsidRPr="00803007" w:rsidR="00803007" w:rsidP="007C07D8" w:rsidRDefault="00803007" w14:paraId="18EA7D7F" w14:textId="772DA3F2">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rPr>
          <w:lang w:val="en-US" w:eastAsia="en-GB"/>
        </w:rPr>
      </w:sdtEndPr>
      <w:sdtContent>
        <w:sdt>
          <w:sdtPr>
            <w:rPr>
              <w:lang w:val="en-US" w:eastAsia="en-GB"/>
            </w:rPr>
            <w:id w:val="-1834280889"/>
            <w:placeholder>
              <w:docPart w:val="504CECC524C847249FD1C3DFEF9461B3"/>
            </w:placeholder>
          </w:sdtPr>
          <w:sdtEndPr>
            <w:rPr>
              <w:lang w:val="en-US" w:eastAsia="en-GB"/>
            </w:rPr>
          </w:sdtEndPr>
          <w:sdtContent>
            <w:p w:rsidRPr="00FC7EDB" w:rsidR="00066095" w:rsidP="00066095" w:rsidRDefault="00066095" w14:paraId="53FC998F" w14:textId="00A6957C">
              <w:pPr>
                <w:spacing w:after="0"/>
                <w:rPr>
                  <w:lang w:eastAsia="en-GB"/>
                </w:rPr>
              </w:pPr>
              <w:r w:rsidRPr="00CD34EC">
                <w:rPr>
                  <w:lang w:eastAsia="en-GB"/>
                </w:rPr>
                <w:t>Un</w:t>
              </w:r>
              <w:r>
                <w:rPr>
                  <w:lang w:eastAsia="en-GB"/>
                </w:rPr>
                <w:t>ser</w:t>
              </w:r>
              <w:r w:rsidRPr="00FC7EDB">
                <w:rPr>
                  <w:lang w:eastAsia="en-GB"/>
                </w:rPr>
                <w:t xml:space="preserve"> Referat F.4 befasst sich mit </w:t>
              </w:r>
              <w:r w:rsidR="00867B8B">
                <w:rPr>
                  <w:lang w:eastAsia="en-GB"/>
                </w:rPr>
                <w:t xml:space="preserve">der </w:t>
              </w:r>
              <w:r w:rsidRPr="00FC7EDB">
                <w:rPr>
                  <w:lang w:eastAsia="en-GB"/>
                </w:rPr>
                <w:t>Fusion</w:t>
              </w:r>
              <w:r>
                <w:rPr>
                  <w:lang w:eastAsia="en-GB"/>
                </w:rPr>
                <w:t xml:space="preserve">skontrolle </w:t>
              </w:r>
              <w:r w:rsidRPr="00FC7EDB">
                <w:rPr>
                  <w:lang w:eastAsia="en-GB"/>
                </w:rPr>
                <w:t>in den Bereichen Verkehr, Post und andere</w:t>
              </w:r>
              <w:r>
                <w:rPr>
                  <w:lang w:eastAsia="en-GB"/>
                </w:rPr>
                <w:t>n</w:t>
              </w:r>
              <w:r w:rsidRPr="00FC7EDB">
                <w:rPr>
                  <w:lang w:eastAsia="en-GB"/>
                </w:rPr>
                <w:t xml:space="preserve"> Dienstleistungen. Der Aufgabenbereich </w:t>
              </w:r>
              <w:r>
                <w:rPr>
                  <w:lang w:eastAsia="en-GB"/>
                </w:rPr>
                <w:t>unseres</w:t>
              </w:r>
              <w:r w:rsidRPr="00FC7EDB">
                <w:rPr>
                  <w:lang w:eastAsia="en-GB"/>
                </w:rPr>
                <w:t xml:space="preserve"> Referats konzentriert sich auf de</w:t>
              </w:r>
              <w:r>
                <w:rPr>
                  <w:lang w:eastAsia="en-GB"/>
                </w:rPr>
                <w:t>n</w:t>
              </w:r>
              <w:r w:rsidRPr="00FC7EDB">
                <w:rPr>
                  <w:lang w:eastAsia="en-GB"/>
                </w:rPr>
                <w:t xml:space="preserve"> </w:t>
              </w:r>
              <w:r>
                <w:rPr>
                  <w:lang w:eastAsia="en-GB"/>
                </w:rPr>
                <w:t xml:space="preserve">Schutz des Wettbewerbs </w:t>
              </w:r>
              <w:r w:rsidRPr="00FC7EDB">
                <w:rPr>
                  <w:lang w:eastAsia="en-GB"/>
                </w:rPr>
                <w:t xml:space="preserve">in zahlreichen Dienstleistungssektoren: </w:t>
              </w:r>
              <w:r>
                <w:rPr>
                  <w:lang w:eastAsia="en-GB"/>
                </w:rPr>
                <w:t xml:space="preserve">zusätzlich zu unserem Kernbereich im </w:t>
              </w:r>
              <w:r w:rsidRPr="00FC7EDB">
                <w:rPr>
                  <w:lang w:eastAsia="en-GB"/>
                </w:rPr>
                <w:t xml:space="preserve">Personen- und Güterverkehr auf allen Verkehrsträgern (Luft, See, Schiene und Straße) </w:t>
              </w:r>
              <w:r>
                <w:rPr>
                  <w:lang w:eastAsia="en-GB"/>
                </w:rPr>
                <w:t xml:space="preserve">befassen wir uns unter anderem mit </w:t>
              </w:r>
              <w:r w:rsidRPr="00FC7EDB">
                <w:rPr>
                  <w:lang w:eastAsia="en-GB"/>
                </w:rPr>
                <w:t>Postdiensten, Logistik, Tourismus, Immobilien</w:t>
              </w:r>
              <w:r>
                <w:rPr>
                  <w:lang w:eastAsia="en-GB"/>
                </w:rPr>
                <w:t xml:space="preserve"> und</w:t>
              </w:r>
              <w:r w:rsidRPr="00FC7EDB">
                <w:rPr>
                  <w:lang w:eastAsia="en-GB"/>
                </w:rPr>
                <w:t xml:space="preserve"> Sicherheitsdiensten. Unsere Arbeit be</w:t>
              </w:r>
              <w:r>
                <w:rPr>
                  <w:lang w:eastAsia="en-GB"/>
                </w:rPr>
                <w:t>trifft</w:t>
              </w:r>
              <w:r w:rsidRPr="00FC7EDB">
                <w:rPr>
                  <w:lang w:eastAsia="en-GB"/>
                </w:rPr>
                <w:t xml:space="preserve"> </w:t>
              </w:r>
              <w:r>
                <w:rPr>
                  <w:lang w:eastAsia="en-GB"/>
                </w:rPr>
                <w:t xml:space="preserve">damit </w:t>
              </w:r>
              <w:r w:rsidRPr="00FC7EDB">
                <w:rPr>
                  <w:lang w:eastAsia="en-GB"/>
                </w:rPr>
                <w:t xml:space="preserve">eine Vielzahl von Tätigkeitsbereichen, die sich direkt auf das tägliche Leben der Verbraucher in der EU auswirken. </w:t>
              </w:r>
            </w:p>
            <w:p w:rsidRPr="00FC7EDB" w:rsidR="00066095" w:rsidP="00066095" w:rsidRDefault="00066095" w14:paraId="1C9BE721" w14:textId="77777777">
              <w:pPr>
                <w:spacing w:after="0"/>
                <w:rPr>
                  <w:lang w:eastAsia="en-GB"/>
                </w:rPr>
              </w:pPr>
            </w:p>
            <w:p w:rsidR="00066095" w:rsidP="00066095" w:rsidRDefault="00066095" w14:paraId="23FEB136" w14:textId="2516451A">
              <w:pPr>
                <w:spacing w:after="0"/>
                <w:rPr>
                  <w:lang w:eastAsia="en-GB"/>
                </w:rPr>
              </w:pPr>
              <w:r>
                <w:rPr>
                  <w:lang w:eastAsia="en-GB"/>
                </w:rPr>
                <w:t>Unser</w:t>
              </w:r>
              <w:r w:rsidRPr="00FC7EDB">
                <w:rPr>
                  <w:lang w:eastAsia="en-GB"/>
                </w:rPr>
                <w:t xml:space="preserve"> Referat ist sich der Bedeutung dieser Wirtschaftszweige bewusst und setzt sich dafür ein, dass die Märkte</w:t>
              </w:r>
              <w:r>
                <w:rPr>
                  <w:lang w:eastAsia="en-GB"/>
                </w:rPr>
                <w:t xml:space="preserve"> durch Wettbewerb geprägt bleiben,</w:t>
              </w:r>
              <w:r w:rsidRPr="00FC7EDB">
                <w:rPr>
                  <w:lang w:eastAsia="en-GB"/>
                </w:rPr>
                <w:t xml:space="preserve"> zum Nutzen aller europäischen Verbraucher und </w:t>
              </w:r>
              <w:r w:rsidR="00867B8B">
                <w:rPr>
                  <w:lang w:eastAsia="en-GB"/>
                </w:rPr>
                <w:t xml:space="preserve">auch </w:t>
              </w:r>
              <w:r w:rsidRPr="00FC7EDB">
                <w:rPr>
                  <w:lang w:eastAsia="en-GB"/>
                </w:rPr>
                <w:t>darüber</w:t>
              </w:r>
              <w:r>
                <w:rPr>
                  <w:lang w:eastAsia="en-GB"/>
                </w:rPr>
                <w:t xml:space="preserve"> hinaus</w:t>
              </w:r>
              <w:r w:rsidRPr="00FC7EDB">
                <w:rPr>
                  <w:lang w:eastAsia="en-GB"/>
                </w:rPr>
                <w:t xml:space="preserve">. </w:t>
              </w:r>
              <w:r w:rsidR="00867B8B">
                <w:rPr>
                  <w:lang w:eastAsia="en-GB"/>
                </w:rPr>
                <w:t xml:space="preserve">Unser </w:t>
              </w:r>
              <w:r w:rsidRPr="00FC7EDB">
                <w:rPr>
                  <w:lang w:eastAsia="en-GB"/>
                </w:rPr>
                <w:t xml:space="preserve">Referat deckt eine Reihe von Wirtschaftszweigen ab, was zu einer steilen Lernkurve </w:t>
              </w:r>
              <w:r>
                <w:rPr>
                  <w:lang w:eastAsia="en-GB"/>
                </w:rPr>
                <w:t xml:space="preserve">führt, und es den MitarbeiterInnen ermöglicht, </w:t>
              </w:r>
              <w:r w:rsidRPr="00FC7EDB">
                <w:rPr>
                  <w:lang w:eastAsia="en-GB"/>
                </w:rPr>
                <w:t xml:space="preserve">verschiedene </w:t>
              </w:r>
              <w:r>
                <w:rPr>
                  <w:lang w:eastAsia="en-GB"/>
                </w:rPr>
                <w:t xml:space="preserve">wettbewerbsrechtliche </w:t>
              </w:r>
              <w:r w:rsidRPr="00FC7EDB">
                <w:rPr>
                  <w:lang w:eastAsia="en-GB"/>
                </w:rPr>
                <w:t xml:space="preserve">Schadenstheorien zu untersuchen. </w:t>
              </w:r>
            </w:p>
            <w:p w:rsidR="00066095" w:rsidP="00066095" w:rsidRDefault="00066095" w14:paraId="7CE11E62" w14:textId="77777777">
              <w:pPr>
                <w:spacing w:after="0"/>
                <w:rPr>
                  <w:lang w:eastAsia="en-GB"/>
                </w:rPr>
              </w:pPr>
            </w:p>
            <w:p w:rsidRPr="00061A31" w:rsidR="00066095" w:rsidP="00574F83" w:rsidRDefault="00066095" w14:paraId="325CEEAF" w14:textId="5D389551">
              <w:pPr>
                <w:spacing w:after="0"/>
                <w:rPr>
                  <w:lang w:eastAsia="en-GB"/>
                </w:rPr>
              </w:pPr>
              <w:r w:rsidRPr="00FC7EDB">
                <w:rPr>
                  <w:lang w:eastAsia="en-GB"/>
                </w:rPr>
                <w:t xml:space="preserve">Die Fusionskontrollabteilungen sind in einem Netzwerk organisiert, so dass die </w:t>
              </w:r>
              <w:r w:rsidR="00DC5DC4">
                <w:rPr>
                  <w:lang w:eastAsia="en-GB"/>
                </w:rPr>
                <w:t xml:space="preserve">MitarbeiterInnen </w:t>
              </w:r>
              <w:r w:rsidRPr="00FC7EDB">
                <w:rPr>
                  <w:lang w:eastAsia="en-GB"/>
                </w:rPr>
                <w:t>die Möglichkeit haben, an Fusionen in verschiedenen Branchen zu arbeiten, auch außerhalb des Zuständigkeitsbereichs de</w:t>
              </w:r>
              <w:r>
                <w:rPr>
                  <w:lang w:eastAsia="en-GB"/>
                </w:rPr>
                <w:t>s Referats</w:t>
              </w:r>
              <w:r w:rsidRPr="00FC7EDB">
                <w:rPr>
                  <w:lang w:eastAsia="en-GB"/>
                </w:rPr>
                <w:t>. Die Arbeit ist zwar anspruchsvoll</w:t>
              </w:r>
              <w:r>
                <w:rPr>
                  <w:lang w:eastAsia="en-GB"/>
                </w:rPr>
                <w:t xml:space="preserve"> </w:t>
              </w:r>
              <w:r w:rsidRPr="00FC7EDB">
                <w:rPr>
                  <w:lang w:eastAsia="en-GB"/>
                </w:rPr>
                <w:t xml:space="preserve">aufgrund der strengen rechtlichen Fristen, </w:t>
              </w:r>
              <w:r>
                <w:rPr>
                  <w:lang w:eastAsia="en-GB"/>
                </w:rPr>
                <w:t>doch ist</w:t>
              </w:r>
              <w:r w:rsidRPr="00FC7EDB">
                <w:rPr>
                  <w:lang w:eastAsia="en-GB"/>
                </w:rPr>
                <w:t xml:space="preserve"> sie </w:t>
              </w:r>
              <w:r>
                <w:rPr>
                  <w:lang w:eastAsia="en-GB"/>
                </w:rPr>
                <w:t xml:space="preserve">auch besonders </w:t>
              </w:r>
              <w:r w:rsidRPr="00FC7EDB">
                <w:rPr>
                  <w:lang w:eastAsia="en-GB"/>
                </w:rPr>
                <w:t>abwechslungsreich</w:t>
              </w:r>
              <w:r>
                <w:rPr>
                  <w:lang w:eastAsia="en-GB"/>
                </w:rPr>
                <w:t xml:space="preserve"> und</w:t>
              </w:r>
              <w:r w:rsidRPr="00FC7EDB">
                <w:rPr>
                  <w:lang w:eastAsia="en-GB"/>
                </w:rPr>
                <w:t xml:space="preserve"> </w:t>
              </w:r>
              <w:r>
                <w:rPr>
                  <w:lang w:eastAsia="en-GB"/>
                </w:rPr>
                <w:t>bereichernd</w:t>
              </w:r>
              <w:r w:rsidRPr="00FC7EDB">
                <w:rPr>
                  <w:lang w:eastAsia="en-GB"/>
                </w:rPr>
                <w:t xml:space="preserve"> und hat einen </w:t>
              </w:r>
              <w:r>
                <w:rPr>
                  <w:lang w:eastAsia="en-GB"/>
                </w:rPr>
                <w:t>direkten</w:t>
              </w:r>
              <w:r w:rsidRPr="00FC7EDB">
                <w:rPr>
                  <w:lang w:eastAsia="en-GB"/>
                </w:rPr>
                <w:t xml:space="preserve"> Einfluss auf die Wirtschaft und das tägliche Leben der Verbraucher. </w:t>
              </w:r>
              <w:r w:rsidR="00E06C2B">
                <w:rPr>
                  <w:lang w:eastAsia="en-GB"/>
                </w:rPr>
                <w:t>Unsere</w:t>
              </w:r>
              <w:r>
                <w:rPr>
                  <w:lang w:eastAsia="en-GB"/>
                </w:rPr>
                <w:t xml:space="preserve"> MitarbeiterInnen sind offen für neue Ideen und </w:t>
              </w:r>
              <w:r w:rsidRPr="00FC7EDB">
                <w:rPr>
                  <w:lang w:eastAsia="en-GB"/>
                </w:rPr>
                <w:t xml:space="preserve">dynamisch, was zu einer </w:t>
              </w:r>
              <w:r>
                <w:rPr>
                  <w:lang w:eastAsia="en-GB"/>
                </w:rPr>
                <w:t xml:space="preserve">besonders </w:t>
              </w:r>
              <w:r w:rsidRPr="00FC7EDB">
                <w:rPr>
                  <w:lang w:eastAsia="en-GB"/>
                </w:rPr>
                <w:t xml:space="preserve">lebendigen Arbeitsatmosphäre beiträgt. Wir fördern offene Diskussionen und Kreativität, da die </w:t>
              </w:r>
              <w:r>
                <w:rPr>
                  <w:lang w:eastAsia="en-GB"/>
                </w:rPr>
                <w:t>Fusionsf</w:t>
              </w:r>
              <w:r w:rsidRPr="00FC7EDB">
                <w:rPr>
                  <w:lang w:eastAsia="en-GB"/>
                </w:rPr>
                <w:t>älle oft neue rechtliche und wirtschaftliche Fragen aufwerfen. Die hierarchische Struktur im Fusionskontrollnetz</w:t>
              </w:r>
              <w:r>
                <w:rPr>
                  <w:lang w:eastAsia="en-GB"/>
                </w:rPr>
                <w:t>werk</w:t>
              </w:r>
              <w:r w:rsidRPr="00FC7EDB">
                <w:rPr>
                  <w:lang w:eastAsia="en-GB"/>
                </w:rPr>
                <w:t xml:space="preserve"> ist sehr </w:t>
              </w:r>
              <w:r>
                <w:rPr>
                  <w:lang w:eastAsia="en-GB"/>
                </w:rPr>
                <w:t>flach</w:t>
              </w:r>
              <w:r w:rsidR="008C52CF">
                <w:rPr>
                  <w:lang w:eastAsia="en-GB"/>
                </w:rPr>
                <w:t>:</w:t>
              </w:r>
              <w:r w:rsidRPr="00FC7EDB">
                <w:rPr>
                  <w:lang w:eastAsia="en-GB"/>
                </w:rPr>
                <w:t xml:space="preserve"> </w:t>
              </w:r>
              <w:r>
                <w:rPr>
                  <w:lang w:eastAsia="en-GB"/>
                </w:rPr>
                <w:t>Die Teams, die jeweils von einem M</w:t>
              </w:r>
              <w:r w:rsidRPr="00FC7EDB">
                <w:rPr>
                  <w:lang w:eastAsia="en-GB"/>
                </w:rPr>
                <w:t xml:space="preserve">anager geleitet werden, </w:t>
              </w:r>
              <w:r>
                <w:rPr>
                  <w:lang w:eastAsia="en-GB"/>
                </w:rPr>
                <w:t>berichten</w:t>
              </w:r>
              <w:r w:rsidRPr="00FC7EDB">
                <w:rPr>
                  <w:lang w:eastAsia="en-GB"/>
                </w:rPr>
                <w:t xml:space="preserve"> direkt </w:t>
              </w:r>
              <w:r>
                <w:rPr>
                  <w:lang w:eastAsia="en-GB"/>
                </w:rPr>
                <w:t>an den</w:t>
              </w:r>
              <w:r w:rsidRPr="00FC7EDB">
                <w:rPr>
                  <w:lang w:eastAsia="en-GB"/>
                </w:rPr>
                <w:t xml:space="preserve"> zuständigen Direktor</w:t>
              </w:r>
              <w:r>
                <w:rPr>
                  <w:lang w:eastAsia="en-GB"/>
                </w:rPr>
                <w:t>/die zuständige Direktorin</w:t>
              </w:r>
              <w:r w:rsidRPr="00FC7EDB">
                <w:rPr>
                  <w:lang w:eastAsia="en-GB"/>
                </w:rPr>
                <w:t xml:space="preserve"> und </w:t>
              </w:r>
              <w:r>
                <w:rPr>
                  <w:lang w:eastAsia="en-GB"/>
                </w:rPr>
                <w:t xml:space="preserve">den </w:t>
              </w:r>
              <w:r w:rsidRPr="00FC7EDB">
                <w:rPr>
                  <w:lang w:eastAsia="en-GB"/>
                </w:rPr>
                <w:t>stellvertretenden Generaldirektor</w:t>
              </w:r>
              <w:r>
                <w:rPr>
                  <w:lang w:eastAsia="en-GB"/>
                </w:rPr>
                <w:t>/die stellvertretende Generdirektorin</w:t>
              </w:r>
              <w:r w:rsidRPr="00FC7EDB">
                <w:rPr>
                  <w:lang w:eastAsia="en-GB"/>
                </w:rPr>
                <w:t xml:space="preserve"> für Fusionen.</w:t>
              </w:r>
            </w:p>
          </w:sdtContent>
        </w:sdt>
        <w:p w:rsidR="00803007" w:rsidP="00803007" w:rsidRDefault="00BB1510" w14:paraId="76DD1EEA" w14:textId="323D84D8">
          <w:pPr>
            <w:rPr>
              <w:lang w:val="en-US" w:eastAsia="en-GB"/>
            </w:rPr>
          </w:pPr>
        </w:p>
      </w:sdtContent>
    </w:sdt>
    <w:p w:rsidR="00803007" w:rsidP="00803007" w:rsidRDefault="00803007" w14:paraId="3862387A" w14:textId="77777777">
      <w:pPr>
        <w:pStyle w:val="ListNumber"/>
        <w:numPr>
          <w:ilvl w:val="0"/>
          <w:numId w:val="0"/>
        </w:numPr>
        <w:ind w:left="709" w:hanging="709"/>
        <w:rPr>
          <w:b/>
          <w:bCs/>
          <w:lang w:val="en-IE" w:eastAsia="en-GB"/>
        </w:rPr>
      </w:pPr>
    </w:p>
    <w:p w:rsidRPr="007C07D8" w:rsidR="007C07D8" w:rsidP="00803007" w:rsidRDefault="00803007" w14:paraId="046800D0" w14:textId="24F3CD48">
      <w:pPr>
        <w:pStyle w:val="ListNumber"/>
        <w:numPr>
          <w:ilvl w:val="0"/>
          <w:numId w:val="0"/>
        </w:numPr>
        <w:ind w:left="709" w:hanging="709"/>
        <w:rPr>
          <w:b/>
          <w:bCs/>
          <w:lang w:eastAsia="en-GB"/>
        </w:rPr>
      </w:pPr>
      <w:r w:rsidRPr="007C07D8">
        <w:rPr>
          <w:b/>
          <w:bCs/>
          <w:lang w:eastAsia="en-GB"/>
        </w:rPr>
        <w:t>Stellenprofil</w:t>
      </w:r>
      <w:r w:rsidRPr="007C07D8" w:rsidR="007C07D8">
        <w:rPr>
          <w:b/>
          <w:bCs/>
          <w:lang w:eastAsia="en-GB"/>
        </w:rPr>
        <w:t xml:space="preserve"> (wir schlagen vor)</w:t>
      </w:r>
    </w:p>
    <w:sdt>
      <w:sdtPr>
        <w:rPr>
          <w:lang w:val="en-US" w:eastAsia="en-GB"/>
        </w:rPr>
        <w:id w:val="-723136291"/>
        <w:placeholder>
          <w:docPart w:val="2D9A90DC0280475D996998F2F9FD95D5"/>
        </w:placeholder>
      </w:sdtPr>
      <w:sdtEndPr>
        <w:rPr>
          <w:lang w:val="en-US" w:eastAsia="en-GB"/>
        </w:rPr>
      </w:sdtEndPr>
      <w:sdtContent>
        <w:sdt>
          <w:sdtPr>
            <w:rPr>
              <w:lang w:val="en-US" w:eastAsia="en-GB"/>
            </w:rPr>
            <w:id w:val="481817129"/>
            <w:placeholder>
              <w:docPart w:val="7CD639248B494218A9125149E5230781"/>
            </w:placeholder>
          </w:sdtPr>
          <w:sdtEndPr>
            <w:rPr>
              <w:lang w:val="en-US" w:eastAsia="en-GB"/>
            </w:rPr>
          </w:sdtEndPr>
          <w:sdtContent>
            <w:p w:rsidR="00061A31" w:rsidP="00E038DB" w:rsidRDefault="00E038DB" w14:paraId="7460D98A" w14:textId="77777777">
              <w:pPr>
                <w:spacing w:after="0"/>
                <w:rPr>
                  <w:lang w:eastAsia="en-GB"/>
                </w:rPr>
              </w:pPr>
              <w:r w:rsidRPr="00FC7EDB">
                <w:rPr>
                  <w:lang w:eastAsia="en-GB"/>
                </w:rPr>
                <w:t>Wir bieten eine Stelle als Sachbearbeiter</w:t>
              </w:r>
              <w:r w:rsidR="00061A31">
                <w:rPr>
                  <w:lang w:eastAsia="en-GB"/>
                </w:rPr>
                <w:t>In</w:t>
              </w:r>
              <w:r w:rsidRPr="00FC7EDB">
                <w:rPr>
                  <w:lang w:eastAsia="en-GB"/>
                </w:rPr>
                <w:t xml:space="preserve"> in einem dynamischen und intellektuell anregenden Umfeld. Der Kern der Arbeit eines Sachbearbeiters</w:t>
              </w:r>
              <w:r>
                <w:rPr>
                  <w:lang w:eastAsia="en-GB"/>
                </w:rPr>
                <w:t>/einer Sachbearbeiterin</w:t>
              </w:r>
              <w:r w:rsidRPr="00FC7EDB">
                <w:rPr>
                  <w:lang w:eastAsia="en-GB"/>
                </w:rPr>
                <w:t xml:space="preserve"> besteht darin, in Teams zu arbeiten, um auf der Grundlage verschiedener Information</w:t>
              </w:r>
              <w:r>
                <w:rPr>
                  <w:lang w:eastAsia="en-GB"/>
                </w:rPr>
                <w:t>en</w:t>
              </w:r>
              <w:r w:rsidRPr="00FC7EDB">
                <w:rPr>
                  <w:lang w:eastAsia="en-GB"/>
                </w:rPr>
                <w:t xml:space="preserve"> und </w:t>
              </w:r>
              <w:r>
                <w:rPr>
                  <w:lang w:eastAsia="en-GB"/>
                </w:rPr>
                <w:t>Belege</w:t>
              </w:r>
              <w:r w:rsidRPr="00FC7EDB">
                <w:rPr>
                  <w:lang w:eastAsia="en-GB"/>
                </w:rPr>
                <w:t xml:space="preserve"> die Marktstrukturen nach dem Zusammenschluss </w:t>
              </w:r>
              <w:r>
                <w:rPr>
                  <w:lang w:eastAsia="en-GB"/>
                </w:rPr>
                <w:t>z</w:t>
              </w:r>
              <w:r w:rsidRPr="00FC7EDB">
                <w:rPr>
                  <w:lang w:eastAsia="en-GB"/>
                </w:rPr>
                <w:t>u bewerten</w:t>
              </w:r>
              <w:r>
                <w:rPr>
                  <w:lang w:eastAsia="en-GB"/>
                </w:rPr>
                <w:t>. Dabei greifen wir auf Informationen und Beleg zurück</w:t>
              </w:r>
              <w:r w:rsidRPr="00FC7EDB">
                <w:rPr>
                  <w:lang w:eastAsia="en-GB"/>
                </w:rPr>
                <w:t xml:space="preserve">, die von den Parteien der Transaktion, den Marktteilnehmern und verschiedenen öffentlichen Quellen gesammelt werden. </w:t>
              </w:r>
            </w:p>
            <w:p w:rsidR="00061A31" w:rsidP="00E038DB" w:rsidRDefault="00061A31" w14:paraId="3952FB10" w14:textId="77777777">
              <w:pPr>
                <w:spacing w:after="0"/>
                <w:rPr>
                  <w:lang w:eastAsia="en-GB"/>
                </w:rPr>
              </w:pPr>
            </w:p>
            <w:p w:rsidR="00852B0E" w:rsidP="00E038DB" w:rsidRDefault="003E034B" w14:paraId="1EB304C4" w14:textId="77777777">
              <w:pPr>
                <w:spacing w:after="0"/>
                <w:rPr>
                  <w:lang w:eastAsia="en-GB"/>
                </w:rPr>
              </w:pPr>
              <w:r>
                <w:rPr>
                  <w:lang w:eastAsia="en-GB"/>
                </w:rPr>
                <w:t>D</w:t>
              </w:r>
              <w:r w:rsidRPr="00FC7EDB" w:rsidR="00E038DB">
                <w:rPr>
                  <w:lang w:eastAsia="en-GB"/>
                </w:rPr>
                <w:t>ie Sachbearbeiter</w:t>
              </w:r>
              <w:r w:rsidR="00E038DB">
                <w:rPr>
                  <w:lang w:eastAsia="en-GB"/>
                </w:rPr>
                <w:t>Innen</w:t>
              </w:r>
              <w:r w:rsidRPr="00FC7EDB" w:rsidR="00E038DB">
                <w:rPr>
                  <w:lang w:eastAsia="en-GB"/>
                </w:rPr>
                <w:t xml:space="preserve"> </w:t>
              </w:r>
              <w:r>
                <w:rPr>
                  <w:lang w:eastAsia="en-GB"/>
                </w:rPr>
                <w:t xml:space="preserve">führen </w:t>
              </w:r>
              <w:r w:rsidRPr="00FC7EDB" w:rsidR="00E038DB">
                <w:rPr>
                  <w:lang w:eastAsia="en-GB"/>
                </w:rPr>
                <w:t>eine vorausschauende rechtliche und wirtschaftliche Analyse durch, um festzustellen, ob ein Zusammenschluss den wirksamen Wettbewerb auf den relevanten Märkten erheblich behindern könnte. Die Sachbearbeiter</w:t>
              </w:r>
              <w:r w:rsidR="00E038DB">
                <w:rPr>
                  <w:lang w:eastAsia="en-GB"/>
                </w:rPr>
                <w:t>Innen</w:t>
              </w:r>
              <w:r w:rsidRPr="00FC7EDB" w:rsidR="00E038DB">
                <w:rPr>
                  <w:lang w:eastAsia="en-GB"/>
                </w:rPr>
                <w:t xml:space="preserve"> sind für die Untersuchung der geplanten Zusammenschlüsse, die Verhandlungen mit den Unternehmen, die Erstellung interner Vermerke und die Entscheidungen der </w:t>
              </w:r>
              <w:r w:rsidR="00E038DB">
                <w:rPr>
                  <w:lang w:eastAsia="en-GB"/>
                </w:rPr>
                <w:t>Kommission zuständig. Die Tätigkeit</w:t>
              </w:r>
              <w:r w:rsidRPr="00FC7EDB" w:rsidR="00E038DB">
                <w:rPr>
                  <w:lang w:eastAsia="en-GB"/>
                </w:rPr>
                <w:t xml:space="preserve"> umfasst Marktuntersuchungen auf der Grundlage von Fragebögen, Befragungen von Marktteilnehmern, Standortbesichtigungen und Gesprächen mit den an dem Zusammenschluss beteiligten Unternehmen.</w:t>
              </w:r>
              <w:r w:rsidR="00E038DB">
                <w:rPr>
                  <w:lang w:eastAsia="en-GB"/>
                </w:rPr>
                <w:t xml:space="preserve"> </w:t>
              </w:r>
            </w:p>
            <w:p w:rsidR="00852B0E" w:rsidP="00E038DB" w:rsidRDefault="00852B0E" w14:paraId="78C5D112" w14:textId="77777777">
              <w:pPr>
                <w:spacing w:after="0"/>
                <w:rPr>
                  <w:lang w:eastAsia="en-GB"/>
                </w:rPr>
              </w:pPr>
            </w:p>
            <w:p w:rsidRPr="00E038DB" w:rsidR="00803007" w:rsidP="00E038DB" w:rsidRDefault="00E038DB" w14:paraId="12B9C59B" w14:textId="54CA87BA">
              <w:pPr>
                <w:spacing w:after="0"/>
                <w:rPr>
                  <w:lang w:eastAsia="en-GB"/>
                </w:rPr>
              </w:pPr>
              <w:r>
                <w:rPr>
                  <w:lang w:eastAsia="en-GB"/>
                </w:rPr>
                <w:t>Die Tätigkeit</w:t>
              </w:r>
              <w:r w:rsidRPr="00FC7EDB">
                <w:rPr>
                  <w:lang w:eastAsia="en-GB"/>
                </w:rPr>
                <w:t xml:space="preserve"> kann auch die Teilnahme an verschiedenen Arbeitsgruppen zu politischen Fragen und Rechtsvorschriften, die Erstellung von Briefings für die Geschäftsführung, den Generaldirektor und </w:t>
              </w:r>
              <w:r>
                <w:rPr>
                  <w:lang w:eastAsia="en-GB"/>
                </w:rPr>
                <w:t>den</w:t>
              </w:r>
              <w:r w:rsidRPr="00FC7EDB">
                <w:rPr>
                  <w:lang w:eastAsia="en-GB"/>
                </w:rPr>
                <w:t xml:space="preserve"> Kommissars</w:t>
              </w:r>
              <w:r>
                <w:rPr>
                  <w:lang w:eastAsia="en-GB"/>
                </w:rPr>
                <w:t>/die Kommissarin</w:t>
              </w:r>
              <w:r w:rsidRPr="00FC7EDB">
                <w:rPr>
                  <w:lang w:eastAsia="en-GB"/>
                </w:rPr>
                <w:t xml:space="preserve"> </w:t>
              </w:r>
              <w:r>
                <w:rPr>
                  <w:lang w:eastAsia="en-GB"/>
                </w:rPr>
                <w:t xml:space="preserve">für Wettbewerb </w:t>
              </w:r>
              <w:r w:rsidRPr="00FC7EDB">
                <w:rPr>
                  <w:lang w:eastAsia="en-GB"/>
                </w:rPr>
                <w:t xml:space="preserve">sowie die Unterstützung des Juristischen Dienstes bei der Bearbeitung von Fusionsfällen vor den Gerichten der Europäischen Union umfassen. </w:t>
              </w:r>
              <w:r w:rsidRPr="00261C8D">
                <w:rPr>
                  <w:lang w:eastAsia="en-GB"/>
                </w:rPr>
                <w:t xml:space="preserve"> </w:t>
              </w:r>
            </w:p>
          </w:sdtContent>
        </w:sdt>
      </w:sdtContent>
    </w:sdt>
    <w:p w:rsidRPr="009F216F" w:rsidR="00803007" w:rsidP="00803007" w:rsidRDefault="00803007" w14:paraId="221E4883" w14:textId="77777777">
      <w:pPr>
        <w:pStyle w:val="ListNumber"/>
        <w:numPr>
          <w:ilvl w:val="0"/>
          <w:numId w:val="0"/>
        </w:numPr>
        <w:ind w:left="709" w:hanging="709"/>
        <w:rPr>
          <w:b/>
          <w:bCs/>
          <w:lang w:eastAsia="en-GB"/>
        </w:rPr>
      </w:pPr>
    </w:p>
    <w:p w:rsidRPr="007C07D8" w:rsidR="00803007" w:rsidP="00803007" w:rsidRDefault="00803007" w14:paraId="7BDE8AFF" w14:textId="31F4D018">
      <w:pPr>
        <w:pStyle w:val="ListNumber"/>
        <w:numPr>
          <w:ilvl w:val="0"/>
          <w:numId w:val="0"/>
        </w:numPr>
        <w:ind w:left="709" w:hanging="709"/>
        <w:rPr>
          <w:b/>
          <w:bCs/>
          <w:lang w:eastAsia="en-GB"/>
        </w:rPr>
      </w:pPr>
      <w:r w:rsidRPr="007C07D8">
        <w:rPr>
          <w:b/>
          <w:bCs/>
          <w:lang w:eastAsia="en-GB"/>
        </w:rPr>
        <w:t>Auswahlkriterien</w:t>
      </w:r>
      <w:r w:rsidRPr="007C07D8" w:rsidR="007C07D8">
        <w:rPr>
          <w:b/>
          <w:bCs/>
          <w:lang w:eastAsia="en-GB"/>
        </w:rPr>
        <w:t xml:space="preserve"> (wir suchen)</w:t>
      </w:r>
    </w:p>
    <w:sdt>
      <w:sdtPr>
        <w:rPr>
          <w:b/>
          <w:bCs/>
          <w:lang w:eastAsia="en-GB"/>
        </w:rPr>
        <w:id w:val="-689827953"/>
        <w:placeholder>
          <w:docPart w:val="0623C2C4607F4C2C8BD24DBE22928098"/>
        </w:placeholder>
      </w:sdtPr>
      <w:sdtEndPr>
        <w:rPr>
          <w:b w:val="1"/>
          <w:bCs w:val="1"/>
          <w:lang w:eastAsia="en-GB"/>
        </w:rPr>
      </w:sdtEndPr>
      <w:sdtContent>
        <w:sdt>
          <w:sdtPr>
            <w:rPr>
              <w:lang w:val="en-US" w:eastAsia="en-GB"/>
            </w:rPr>
            <w:id w:val="762105714"/>
            <w:placeholder>
              <w:docPart w:val="BC3032D6E65941F2B1108C5AB931602D"/>
            </w:placeholder>
          </w:sdtPr>
          <w:sdtEndPr>
            <w:rPr>
              <w:lang w:val="en-US" w:eastAsia="en-GB"/>
            </w:rPr>
          </w:sdtEndPr>
          <w:sdtContent>
            <w:p w:rsidRPr="00261C8D" w:rsidR="00E038DB" w:rsidP="00E038DB" w:rsidRDefault="00E038DB" w14:paraId="4EF9F9D9" w14:textId="249937F9">
              <w:pPr>
                <w:spacing w:after="0"/>
                <w:rPr>
                  <w:lang w:eastAsia="en-GB"/>
                </w:rPr>
              </w:pPr>
              <w:r w:rsidRPr="00261C8D">
                <w:rPr>
                  <w:lang w:eastAsia="en-GB"/>
                </w:rPr>
                <w:t xml:space="preserve"> </w:t>
              </w:r>
            </w:p>
            <w:sdt>
              <w:sdtPr>
                <w:rPr>
                  <w:b/>
                  <w:bCs/>
                  <w:lang w:eastAsia="en-GB"/>
                </w:rPr>
                <w:id w:val="-961881870"/>
                <w:placeholder>
                  <w:docPart w:val="BA44C09D6FEE4AED813DA738B4827C92"/>
                </w:placeholder>
              </w:sdtPr>
              <w:sdtEndPr>
                <w:rPr>
                  <w:b w:val="1"/>
                  <w:bCs w:val="1"/>
                  <w:lang w:eastAsia="en-GB"/>
                </w:rPr>
              </w:sdtEndPr>
              <w:sdtContent>
                <w:p w:rsidRPr="00852B0E" w:rsidR="00803007" w:rsidP="00980F29" w:rsidRDefault="00852B0E" w14:paraId="2387419D" w14:textId="7BF7C73B">
                  <w:pPr>
                    <w:pStyle w:val="ListNumber"/>
                    <w:numPr>
                      <w:ilvl w:val="0"/>
                      <w:numId w:val="0"/>
                    </w:numPr>
                    <w:rPr>
                      <w:b/>
                      <w:bCs/>
                      <w:lang w:eastAsia="en-GB"/>
                    </w:rPr>
                  </w:pPr>
                  <w:r w:rsidRPr="00FC7EDB">
                    <w:rPr>
                      <w:lang w:eastAsia="en-GB"/>
                    </w:rPr>
                    <w:t>Der ideale Bewerber</w:t>
                  </w:r>
                  <w:r>
                    <w:rPr>
                      <w:lang w:eastAsia="en-GB"/>
                    </w:rPr>
                    <w:t>/die ideale Bewerberin</w:t>
                  </w:r>
                  <w:r w:rsidRPr="00FC7EDB">
                    <w:rPr>
                      <w:lang w:eastAsia="en-GB"/>
                    </w:rPr>
                    <w:t xml:space="preserve"> ist ein neugieriger, dynamischer Mensch mit viel gesundem Menschenverstand, der</w:t>
                  </w:r>
                  <w:r>
                    <w:rPr>
                      <w:lang w:eastAsia="en-GB"/>
                    </w:rPr>
                    <w:t>/die</w:t>
                  </w:r>
                  <w:r w:rsidRPr="00FC7EDB">
                    <w:rPr>
                      <w:lang w:eastAsia="en-GB"/>
                    </w:rPr>
                    <w:t xml:space="preserve"> Spaß an einem </w:t>
                  </w:r>
                  <w:r>
                    <w:rPr>
                      <w:lang w:eastAsia="en-GB"/>
                    </w:rPr>
                    <w:t xml:space="preserve">temporeichen </w:t>
                  </w:r>
                  <w:r w:rsidRPr="00FC7EDB">
                    <w:rPr>
                      <w:lang w:eastAsia="en-GB"/>
                    </w:rPr>
                    <w:t xml:space="preserve">Arbeitsumfeld hat. </w:t>
                  </w:r>
                  <w:r w:rsidRPr="00FC7EDB">
                    <w:rPr>
                      <w:lang w:eastAsia="en-GB"/>
                    </w:rPr>
                    <w:t xml:space="preserve">Wir suchen jemanden mit ausgeprägten analytischen und redaktionellen Fähigkeiten, einem Sinn für </w:t>
                  </w:r>
                  <w:r>
                    <w:rPr>
                      <w:lang w:eastAsia="en-GB"/>
                    </w:rPr>
                    <w:t>Eigeni</w:t>
                  </w:r>
                  <w:r w:rsidRPr="00FC7EDB">
                    <w:rPr>
                      <w:lang w:eastAsia="en-GB"/>
                    </w:rPr>
                    <w:t xml:space="preserve">nitiative sowie der Fähigkeit, </w:t>
                  </w:r>
                  <w:r>
                    <w:rPr>
                      <w:lang w:eastAsia="en-GB"/>
                    </w:rPr>
                    <w:t>Ergebnisse</w:t>
                  </w:r>
                  <w:r w:rsidRPr="00FC7EDB">
                    <w:rPr>
                      <w:lang w:eastAsia="en-GB"/>
                    </w:rPr>
                    <w:t xml:space="preserve"> innerhalb enger </w:t>
                  </w:r>
                  <w:r>
                    <w:rPr>
                      <w:lang w:eastAsia="en-GB"/>
                    </w:rPr>
                    <w:t>Fristen</w:t>
                  </w:r>
                  <w:r w:rsidRPr="00FC7EDB">
                    <w:rPr>
                      <w:lang w:eastAsia="en-GB"/>
                    </w:rPr>
                    <w:t xml:space="preserve"> zu erzielen. </w:t>
                  </w:r>
                  <w:r w:rsidRPr="00261C8D">
                    <w:rPr>
                      <w:lang w:eastAsia="en-GB"/>
                    </w:rPr>
                    <w:t>Der Bewerber/die Bewerberin muss aufgeschlossen sein und gut im Team arbeiten k</w:t>
                  </w:r>
                  <w:r>
                    <w:rPr>
                      <w:lang w:eastAsia="en-GB"/>
                    </w:rPr>
                    <w:t>önnen.</w:t>
                  </w:r>
                </w:p>
              </w:sdtContent>
            </w:sdt>
          </w:sdtContent>
        </w:sdt>
      </w:sdtContent>
    </w:sdt>
    <w:p w:rsidRPr="009F216F" w:rsidR="00546DB1" w:rsidP="00546DB1" w:rsidRDefault="00546DB1" w14:paraId="3CF70F22" w14:textId="77777777">
      <w:pPr>
        <w:tabs>
          <w:tab w:val="left" w:pos="426"/>
        </w:tabs>
        <w:spacing w:after="0"/>
        <w:rPr>
          <w:b/>
          <w:lang w:eastAsia="en-GB"/>
        </w:rPr>
      </w:pPr>
    </w:p>
    <w:p w:rsidR="007C07D8" w:rsidP="00546DB1" w:rsidRDefault="007C07D8" w14:paraId="07ED341C" w14:textId="77777777">
      <w:pPr>
        <w:spacing w:after="0"/>
        <w:ind w:left="426"/>
        <w:rPr>
          <w:b/>
          <w:lang w:eastAsia="en-GB"/>
        </w:rPr>
      </w:pPr>
    </w:p>
    <w:p w:rsidRPr="007C07D8" w:rsidR="00546DB1" w:rsidP="007C07D8" w:rsidRDefault="007C07D8" w14:paraId="0C0698E7" w14:textId="666391D3">
      <w:pPr>
        <w:pStyle w:val="ListNumber"/>
        <w:numPr>
          <w:ilvl w:val="0"/>
          <w:numId w:val="0"/>
        </w:numPr>
        <w:ind w:left="709" w:hanging="709"/>
        <w:rPr>
          <w:b/>
          <w:bCs/>
          <w:u w:val="single"/>
          <w:lang w:eastAsia="en-GB"/>
        </w:rPr>
      </w:pPr>
      <w:r w:rsidRPr="007C07D8">
        <w:rPr>
          <w:b/>
          <w:bCs/>
          <w:u w:val="single"/>
          <w:lang w:eastAsia="en-GB"/>
        </w:rPr>
        <w:t>Zulassungsbedingungen</w:t>
      </w:r>
    </w:p>
    <w:p w:rsidR="007C07D8" w:rsidP="007C07D8" w:rsidRDefault="007C07D8" w14:paraId="107D341A" w14:textId="2E447A9A">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rsidR="007C07D8" w:rsidP="007C07D8" w:rsidRDefault="007C07D8" w14:paraId="56462DDE" w14:textId="77777777">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rsidRPr="00950BA5" w:rsidR="00546DB1" w:rsidP="00546DB1" w:rsidRDefault="00546DB1" w14:paraId="01801EF3" w14:textId="77777777">
      <w:pPr>
        <w:spacing w:after="0"/>
        <w:ind w:left="426"/>
        <w:rPr>
          <w:lang w:eastAsia="en-GB"/>
        </w:rPr>
      </w:pPr>
    </w:p>
    <w:p w:rsidRPr="00950BA5" w:rsidR="00546DB1" w:rsidP="007C07D8" w:rsidRDefault="00546DB1" w14:paraId="2B2FF37F" w14:textId="530B647B">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950BA5" w:rsidR="00546DB1" w:rsidP="007C07D8" w:rsidRDefault="00546DB1" w14:paraId="499C45A3" w14:textId="3BF61B85">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rsidRPr="00950BA5" w:rsidR="00546DB1" w:rsidP="007C07D8" w:rsidRDefault="007C07D8" w14:paraId="0B28567C" w14:textId="2A103873">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rsidR="00546DB1" w:rsidP="007C07D8" w:rsidRDefault="00546DB1" w14:paraId="258A857A" w14:textId="6543A867">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rsidRPr="00950BA5" w:rsidR="00546DB1" w:rsidP="00546DB1" w:rsidRDefault="00546DB1" w14:paraId="21E64871" w14:textId="77777777">
      <w:pPr>
        <w:tabs>
          <w:tab w:val="left" w:pos="709"/>
        </w:tabs>
        <w:spacing w:after="0"/>
        <w:ind w:left="709" w:right="60"/>
        <w:rPr>
          <w:lang w:eastAsia="en-GB"/>
        </w:rPr>
      </w:pPr>
    </w:p>
    <w:p w:rsidRPr="009442BE" w:rsidR="000D7B5E" w:rsidP="009442BE" w:rsidRDefault="000D7B5E" w14:paraId="5A0F8122" w14:textId="470FCE9B">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rsidRPr="00950BA5" w:rsidR="000D7B5E" w:rsidP="000D7B5E" w:rsidRDefault="000D7B5E" w14:paraId="3D706995" w14:textId="2337FA9A">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rsidR="000D7B5E" w:rsidP="000D7B5E" w:rsidRDefault="000D7B5E" w14:paraId="43A7463E" w14:textId="617EDFA4">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rsidRPr="00950BA5" w:rsidR="000D7B5E" w:rsidP="000D7B5E" w:rsidRDefault="000D7B5E" w14:paraId="1C8F3D04" w14:textId="7EEE4B70">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rsidR="000D7B5E" w:rsidP="000D7B5E" w:rsidRDefault="000D7B5E" w14:paraId="4553B535" w14:textId="3BB18C81">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w:t>
      </w:r>
      <w:r w:rsidRPr="00950BA5">
        <w:t xml:space="preserve">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rsidRPr="00950BA5" w:rsidR="000D7B5E" w:rsidP="000D7B5E" w:rsidRDefault="000D7B5E" w14:paraId="481B2BC2" w14:textId="77777777">
      <w:pPr>
        <w:rPr>
          <w:lang w:eastAsia="en-GB"/>
        </w:rPr>
      </w:pPr>
    </w:p>
    <w:p w:rsidRPr="009442BE" w:rsidR="00546DB1" w:rsidP="009442BE" w:rsidRDefault="00546DB1" w14:paraId="1A75D71E" w14:textId="35F381C2">
      <w:pPr>
        <w:pStyle w:val="ListNumber"/>
        <w:numPr>
          <w:ilvl w:val="0"/>
          <w:numId w:val="0"/>
        </w:numPr>
        <w:ind w:left="709" w:hanging="709"/>
        <w:rPr>
          <w:b/>
          <w:bCs/>
          <w:u w:val="single"/>
          <w:lang w:eastAsia="en-GB"/>
        </w:rPr>
      </w:pPr>
      <w:r w:rsidRPr="009442BE">
        <w:rPr>
          <w:b/>
          <w:bCs/>
          <w:u w:val="single"/>
          <w:lang w:eastAsia="en-GB"/>
        </w:rPr>
        <w:t>Bewerbung und Auswahlverfahren</w:t>
      </w:r>
    </w:p>
    <w:p w:rsidR="009442BE" w:rsidP="000D7B5E" w:rsidRDefault="00546DB1" w14:paraId="4DC4F7FE" w14:textId="65CD26DA">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w:history="1" r:id="rId12">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rsidRPr="00950BA5" w:rsidR="00546DB1" w:rsidP="000D7B5E" w:rsidRDefault="00546DB1" w14:paraId="2EC4B981" w14:textId="186ABAFF">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rsidRPr="00950BA5" w:rsidR="00546DB1" w:rsidP="00546DB1" w:rsidRDefault="00546DB1" w14:paraId="1FF13EFB" w14:textId="77777777">
      <w:pPr>
        <w:spacing w:after="0"/>
        <w:rPr>
          <w:lang w:eastAsia="en-GB"/>
        </w:rPr>
      </w:pPr>
    </w:p>
    <w:p w:rsidR="00546DB1" w:rsidP="009442BE" w:rsidRDefault="00546DB1" w14:paraId="0509E6EC" w14:textId="64F431A5">
      <w:pPr>
        <w:pStyle w:val="ListNumber"/>
        <w:numPr>
          <w:ilvl w:val="0"/>
          <w:numId w:val="0"/>
        </w:numPr>
        <w:ind w:left="709" w:hanging="709"/>
        <w:rPr>
          <w:b/>
          <w:bCs/>
          <w:u w:val="single"/>
          <w:lang w:eastAsia="en-GB"/>
        </w:rPr>
      </w:pPr>
      <w:r w:rsidRPr="009442BE">
        <w:rPr>
          <w:b/>
          <w:bCs/>
          <w:u w:val="single"/>
          <w:lang w:eastAsia="en-GB"/>
        </w:rPr>
        <w:t>Verarbeitung personenbezogener Daten</w:t>
      </w:r>
    </w:p>
    <w:p w:rsidRPr="007716E4" w:rsidR="007716E4" w:rsidP="007716E4" w:rsidRDefault="007716E4" w14:paraId="20E56DF8" w14:textId="1900D33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Pr="007716E4" w:rsid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33F7" w:rsidRDefault="004233F7" w14:paraId="3D0AAEFF" w14:textId="77777777">
      <w:pPr>
        <w:spacing w:after="0"/>
      </w:pPr>
      <w:r>
        <w:separator/>
      </w:r>
    </w:p>
  </w:endnote>
  <w:endnote w:type="continuationSeparator" w:id="0">
    <w:p w:rsidR="004233F7" w:rsidRDefault="004233F7" w14:paraId="342F191F"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33F7" w:rsidRDefault="004233F7" w14:paraId="46DC6C1E" w14:textId="77777777">
      <w:pPr>
        <w:spacing w:after="0"/>
      </w:pPr>
      <w:r>
        <w:separator/>
      </w:r>
    </w:p>
  </w:footnote>
  <w:footnote w:type="continuationSeparator" w:id="0">
    <w:p w:rsidR="004233F7" w:rsidRDefault="004233F7" w14:paraId="792FE75A" w14:textId="77777777">
      <w:pPr>
        <w:spacing w:after="0"/>
      </w:pPr>
      <w:r>
        <w:continuationSeparator/>
      </w:r>
    </w:p>
  </w:footnote>
  <w:footnote w:id="1">
    <w:p w:rsidRPr="007716E4" w:rsidR="007716E4" w:rsidRDefault="007716E4" w14:paraId="6B21068C" w14:textId="1B06F57A">
      <w:pPr>
        <w:pStyle w:val="FootnoteText"/>
        <w:rPr>
          <w:lang w:val="fr-BE"/>
        </w:rPr>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1A31"/>
    <w:rsid w:val="00066095"/>
    <w:rsid w:val="000878B0"/>
    <w:rsid w:val="000D7B5E"/>
    <w:rsid w:val="001203F8"/>
    <w:rsid w:val="00146FA4"/>
    <w:rsid w:val="002F7504"/>
    <w:rsid w:val="0035094A"/>
    <w:rsid w:val="003874E2"/>
    <w:rsid w:val="003E034B"/>
    <w:rsid w:val="003E24DA"/>
    <w:rsid w:val="004233F7"/>
    <w:rsid w:val="00546DB1"/>
    <w:rsid w:val="00574F83"/>
    <w:rsid w:val="006F44C9"/>
    <w:rsid w:val="007716E4"/>
    <w:rsid w:val="007C07D8"/>
    <w:rsid w:val="007D0EC6"/>
    <w:rsid w:val="007E0FD6"/>
    <w:rsid w:val="00803007"/>
    <w:rsid w:val="00852B0E"/>
    <w:rsid w:val="00867B8B"/>
    <w:rsid w:val="0089735C"/>
    <w:rsid w:val="008C52CF"/>
    <w:rsid w:val="008D04E3"/>
    <w:rsid w:val="008D52CF"/>
    <w:rsid w:val="009442BE"/>
    <w:rsid w:val="00980F29"/>
    <w:rsid w:val="009F216F"/>
    <w:rsid w:val="00A12BE0"/>
    <w:rsid w:val="00A22C9B"/>
    <w:rsid w:val="00AC6E20"/>
    <w:rsid w:val="00B1592B"/>
    <w:rsid w:val="00BA5DAF"/>
    <w:rsid w:val="00BB1510"/>
    <w:rsid w:val="00CE0C16"/>
    <w:rsid w:val="00D11F66"/>
    <w:rsid w:val="00DB168D"/>
    <w:rsid w:val="00DC5DC4"/>
    <w:rsid w:val="00E038DB"/>
    <w:rsid w:val="00E06C2B"/>
    <w:rsid w:val="00EC5C6B"/>
    <w:rsid w:val="00FC1029"/>
    <w:rsid w:val="06BEE55C"/>
    <w:rsid w:val="6B2E96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europa.eu/europass/de"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customXml" Target="../customXml/item7.xm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customXml" Target="../customXml/item6.xml" Id="rId23"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customXml" Target="../customXml/item5.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DB168D" w:rsidRDefault="00DB168D" w14:paraId="4C3E277F" wp14:textId="77777777">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DB168D" w:rsidRDefault="00DB168D" w14:paraId="4F14D7C8" wp14:textId="77777777">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DB168D" w:rsidRDefault="00DB168D" w14:paraId="5362E849" wp14:textId="77777777">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xmlns:wp14="http://schemas.microsoft.com/office/word/2010/wordml" w:rsidR="008A7C76" w:rsidP="00DB168D" w:rsidRDefault="00DB168D" w14:paraId="207CCF61" wp14:textId="77777777">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xmlns:wp14="http://schemas.microsoft.com/office/word/2010/wordml" w:rsidR="008A7C76" w:rsidP="00DB168D" w:rsidRDefault="00DB168D" w14:paraId="39B6B1D1" wp14:textId="77777777">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DB168D" w:rsidRDefault="00DB168D" w14:paraId="2946BB5D" wp14:textId="77777777">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DB168D" w:rsidRDefault="00DB168D" w14:paraId="46E69C4A" wp14:textId="77777777">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DB168D" w:rsidRDefault="00DB168D" w14:paraId="5ED8C455" wp14:textId="77777777">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xmlns:wp14="http://schemas.microsoft.com/office/word/2010/wordml" w:rsidR="008A7C76" w:rsidP="00DB168D" w:rsidRDefault="00DB168D" w14:paraId="6D91FE6C" wp14:textId="77777777">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3E24DA" w:rsidP="00DB168D" w:rsidRDefault="00DB168D" w14:paraId="05C2A4D3" wp14:textId="77777777">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3E24DA" w:rsidP="00DB168D" w:rsidRDefault="00DB168D" w14:paraId="18FB4B73" wp14:textId="77777777">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3E24DA" w:rsidRDefault="00DB168D" w14:paraId="2FB60F38"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3E24DA" w:rsidP="00DB168D" w:rsidRDefault="00DB168D" w14:paraId="6C92054E" wp14:textId="77777777">
          <w:pPr>
            <w:pStyle w:val="6801C21AD23447B88917F1258506DBA11"/>
          </w:pPr>
          <w:r>
            <w:rPr>
              <w:b/>
            </w:rPr>
            <w:t xml:space="preserve">     </w:t>
          </w:r>
        </w:p>
      </w:docPartBody>
    </w:docPart>
    <w:docPart>
      <w:docPartPr>
        <w:name w:val="909C451887054F0090B35AFB8A0F6545"/>
        <w:category>
          <w:name w:val="General"/>
          <w:gallery w:val="placeholder"/>
        </w:category>
        <w:types>
          <w:type w:val="bbPlcHdr"/>
        </w:types>
        <w:behaviors>
          <w:behavior w:val="content"/>
        </w:behaviors>
        <w:guid w:val="{F4839725-BF43-478E-890F-CAEA7618521B}"/>
      </w:docPartPr>
      <w:docPartBody>
        <w:p xmlns:wp14="http://schemas.microsoft.com/office/word/2010/wordml" w:rsidR="003E24DA" w:rsidP="003E24DA" w:rsidRDefault="003E24DA" w14:paraId="72EE5986" wp14:textId="77777777">
          <w:pPr>
            <w:pStyle w:val="909C451887054F0090B35AFB8A0F6545"/>
          </w:pPr>
          <w:r w:rsidRPr="00111AB6">
            <w:rPr>
              <w:rStyle w:val="PlaceholderText"/>
            </w:rPr>
            <w:t>Click or tap here to enter text.</w:t>
          </w:r>
        </w:p>
      </w:docPartBody>
    </w:docPart>
    <w:docPart>
      <w:docPartPr>
        <w:name w:val="504CECC524C847249FD1C3DFEF9461B3"/>
        <w:category>
          <w:name w:val="General"/>
          <w:gallery w:val="placeholder"/>
        </w:category>
        <w:types>
          <w:type w:val="bbPlcHdr"/>
        </w:types>
        <w:behaviors>
          <w:behavior w:val="content"/>
        </w:behaviors>
        <w:guid w:val="{DA23E883-6A88-4CFD-AFDC-84B4196AC6DA}"/>
      </w:docPartPr>
      <w:docPartBody>
        <w:p xmlns:wp14="http://schemas.microsoft.com/office/word/2010/wordml" w:rsidR="003E24DA" w:rsidP="003E24DA" w:rsidRDefault="003E24DA" w14:paraId="01E0A917" wp14:textId="77777777">
          <w:pPr>
            <w:pStyle w:val="504CECC524C847249FD1C3DFEF9461B3"/>
          </w:pPr>
          <w:r w:rsidRPr="00BD2312">
            <w:rPr>
              <w:rStyle w:val="PlaceholderText"/>
            </w:rPr>
            <w:t>Click or tap here to enter text.</w:t>
          </w:r>
        </w:p>
      </w:docPartBody>
    </w:docPart>
    <w:docPart>
      <w:docPartPr>
        <w:name w:val="7CD639248B494218A9125149E5230781"/>
        <w:category>
          <w:name w:val="General"/>
          <w:gallery w:val="placeholder"/>
        </w:category>
        <w:types>
          <w:type w:val="bbPlcHdr"/>
        </w:types>
        <w:behaviors>
          <w:behavior w:val="content"/>
        </w:behaviors>
        <w:guid w:val="{B4D73347-CA2F-4ACC-888C-79C4B6BDD13D}"/>
      </w:docPartPr>
      <w:docPartBody>
        <w:p xmlns:wp14="http://schemas.microsoft.com/office/word/2010/wordml" w:rsidR="003E24DA" w:rsidP="003E24DA" w:rsidRDefault="003E24DA" w14:paraId="4F06CB8D" wp14:textId="77777777">
          <w:pPr>
            <w:pStyle w:val="7CD639248B494218A9125149E5230781"/>
          </w:pPr>
          <w:r w:rsidRPr="00BD2312">
            <w:rPr>
              <w:rStyle w:val="PlaceholderText"/>
            </w:rPr>
            <w:t>Click or tap here to enter text.</w:t>
          </w:r>
        </w:p>
      </w:docPartBody>
    </w:docPart>
    <w:docPart>
      <w:docPartPr>
        <w:name w:val="BC3032D6E65941F2B1108C5AB931602D"/>
        <w:category>
          <w:name w:val="General"/>
          <w:gallery w:val="placeholder"/>
        </w:category>
        <w:types>
          <w:type w:val="bbPlcHdr"/>
        </w:types>
        <w:behaviors>
          <w:behavior w:val="content"/>
        </w:behaviors>
        <w:guid w:val="{0D418A7D-1DBA-4325-857A-72826C14B945}"/>
      </w:docPartPr>
      <w:docPartBody>
        <w:p xmlns:wp14="http://schemas.microsoft.com/office/word/2010/wordml" w:rsidR="003E24DA" w:rsidP="003E24DA" w:rsidRDefault="003E24DA" w14:paraId="03CDB35D" wp14:textId="77777777">
          <w:pPr>
            <w:pStyle w:val="BC3032D6E65941F2B1108C5AB931602D"/>
          </w:pPr>
          <w:r w:rsidRPr="00BD2312">
            <w:rPr>
              <w:rStyle w:val="PlaceholderText"/>
            </w:rPr>
            <w:t>Click or tap here to enter text.</w:t>
          </w:r>
        </w:p>
      </w:docPartBody>
    </w:docPart>
    <w:docPart>
      <w:docPartPr>
        <w:name w:val="BA44C09D6FEE4AED813DA738B4827C92"/>
        <w:category>
          <w:name w:val="General"/>
          <w:gallery w:val="placeholder"/>
        </w:category>
        <w:types>
          <w:type w:val="bbPlcHdr"/>
        </w:types>
        <w:behaviors>
          <w:behavior w:val="content"/>
        </w:behaviors>
        <w:guid w:val="{DEBEAE5F-AD7D-4919-AFA8-83F48078839B}"/>
      </w:docPartPr>
      <w:docPartBody>
        <w:p xmlns:wp14="http://schemas.microsoft.com/office/word/2010/wordml" w:rsidR="003E24DA" w:rsidP="003E24DA" w:rsidRDefault="003E24DA" w14:paraId="43B9CF38" wp14:textId="77777777">
          <w:pPr>
            <w:pStyle w:val="BA44C09D6FEE4AED813DA738B4827C92"/>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7DFE"/>
    <w:multiLevelType w:val="multilevel"/>
    <w:tmpl w:val="A36CD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2553696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2307E"/>
    <w:rsid w:val="000A4922"/>
    <w:rsid w:val="003E24DA"/>
    <w:rsid w:val="008A7C76"/>
    <w:rsid w:val="008D04E3"/>
    <w:rsid w:val="00CE0C16"/>
    <w:rsid w:val="00DB168D"/>
    <w:rsid w:val="00FC102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E24DA"/>
    <w:rPr>
      <w:color w:val="288061"/>
    </w:rPr>
  </w:style>
  <w:style w:type="paragraph" w:customStyle="1" w:styleId="909C451887054F0090B35AFB8A0F6545">
    <w:name w:val="909C451887054F0090B35AFB8A0F6545"/>
    <w:rsid w:val="003E24DA"/>
    <w:rPr>
      <w:kern w:val="2"/>
      <w:lang w:val="de-DE" w:eastAsia="de-DE"/>
      <w14:ligatures w14:val="standardContextual"/>
    </w:rPr>
  </w:style>
  <w:style w:type="paragraph" w:customStyle="1" w:styleId="504CECC524C847249FD1C3DFEF9461B3">
    <w:name w:val="504CECC524C847249FD1C3DFEF9461B3"/>
    <w:rsid w:val="003E24DA"/>
    <w:rPr>
      <w:kern w:val="2"/>
      <w:lang w:val="de-DE" w:eastAsia="de-DE"/>
      <w14:ligatures w14:val="standardContextual"/>
    </w:rPr>
  </w:style>
  <w:style w:type="paragraph" w:customStyle="1" w:styleId="7CD639248B494218A9125149E5230781">
    <w:name w:val="7CD639248B494218A9125149E5230781"/>
    <w:rsid w:val="003E24DA"/>
    <w:rPr>
      <w:kern w:val="2"/>
      <w:lang w:val="de-DE" w:eastAsia="de-DE"/>
      <w14:ligatures w14:val="standardContextual"/>
    </w:rPr>
  </w:style>
  <w:style w:type="paragraph" w:customStyle="1" w:styleId="BC3032D6E65941F2B1108C5AB931602D">
    <w:name w:val="BC3032D6E65941F2B1108C5AB931602D"/>
    <w:rsid w:val="003E24DA"/>
    <w:rPr>
      <w:kern w:val="2"/>
      <w:lang w:val="de-DE" w:eastAsia="de-DE"/>
      <w14:ligatures w14:val="standardContextual"/>
    </w:rPr>
  </w:style>
  <w:style w:type="paragraph" w:customStyle="1" w:styleId="BA44C09D6FEE4AED813DA738B4827C92">
    <w:name w:val="BA44C09D6FEE4AED813DA738B4827C92"/>
    <w:rsid w:val="003E24DA"/>
    <w:rPr>
      <w:kern w:val="2"/>
      <w:lang w:val="de-DE" w:eastAsia="de-DE"/>
      <w14:ligatures w14:val="standardContextual"/>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873C8A9-201A-417C-BCF5-32AA8AD12807}"/>
</file>

<file path=customXml/itemProps6.xml><?xml version="1.0" encoding="utf-8"?>
<ds:datastoreItem xmlns:ds="http://schemas.openxmlformats.org/officeDocument/2006/customXml" ds:itemID="{75AFF784-B15B-4A5D-A337-DFE7FEA89141}"/>
</file>

<file path=customXml/itemProps7.xml><?xml version="1.0" encoding="utf-8"?>
<ds:datastoreItem xmlns:ds="http://schemas.openxmlformats.org/officeDocument/2006/customXml" ds:itemID="{6ADB4EC3-8867-4D2C-895C-6777F9CD89C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Eurolook.dotm</ap:Template>
  <ap:Application>Microsoft Word for the web</ap:Application>
  <ap:DocSecurity>4</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2025-09-29T10:40:00Z</dcterms:created>
  <dcterms:modified xsi:type="dcterms:W3CDTF">2025-10-10T13:27:19Z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y fmtid="{D5CDD505-2E9C-101B-9397-08002B2CF9AE}" pid="10" name="MediaServiceImageTags">
    <vt:lpwstr/>
  </property>
</Properties>
</file>